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33E3" w:rsidRDefault="006C33E3" w:rsidP="008F2866">
      <w:pPr>
        <w:spacing w:line="276" w:lineRule="auto"/>
        <w:rPr>
          <w:rFonts w:ascii="Klavika Bd" w:hAnsi="Klavika Bd"/>
          <w:sz w:val="18"/>
          <w:szCs w:val="40"/>
        </w:rPr>
      </w:pPr>
    </w:p>
    <w:p w:rsidR="002165D9" w:rsidRPr="00815FD2" w:rsidRDefault="00815FD2" w:rsidP="008F2866">
      <w:pPr>
        <w:spacing w:line="276" w:lineRule="auto"/>
        <w:rPr>
          <w:rFonts w:ascii="Klavika Md" w:hAnsi="Klavika Md"/>
        </w:rPr>
      </w:pPr>
      <w:r w:rsidRPr="00815FD2">
        <w:rPr>
          <w:rFonts w:ascii="Klavika Md" w:hAnsi="Klavika Md"/>
        </w:rPr>
        <w:t>APRESENTAÇÃO DE PROPOSTAS</w:t>
      </w:r>
    </w:p>
    <w:p w:rsidR="009B52F5" w:rsidRDefault="009B52F5" w:rsidP="008F2866">
      <w:pPr>
        <w:spacing w:line="276" w:lineRule="auto"/>
        <w:rPr>
          <w:rFonts w:ascii="Klavika Bd" w:hAnsi="Klavika Bd"/>
          <w:b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3510"/>
        <w:gridCol w:w="6495"/>
      </w:tblGrid>
      <w:tr w:rsidR="00815FD2" w:rsidTr="007E1ACF">
        <w:tc>
          <w:tcPr>
            <w:tcW w:w="351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6E3BC" w:themeFill="accent3" w:themeFillTint="66"/>
          </w:tcPr>
          <w:p w:rsidR="00815FD2" w:rsidRPr="00815FD2" w:rsidRDefault="00815FD2" w:rsidP="00815FD2">
            <w:pPr>
              <w:rPr>
                <w:rFonts w:ascii="Klavika Md" w:hAnsi="Klavika Md"/>
                <w:sz w:val="20"/>
              </w:rPr>
            </w:pPr>
            <w:r w:rsidRPr="00815FD2">
              <w:rPr>
                <w:rFonts w:ascii="Klavika Md" w:hAnsi="Klavika Md"/>
                <w:sz w:val="20"/>
              </w:rPr>
              <w:t>IDENTIFICAÇÃO D(S) PROPONENTE(S)</w:t>
            </w:r>
          </w:p>
        </w:tc>
        <w:tc>
          <w:tcPr>
            <w:tcW w:w="6495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nil"/>
            </w:tcBorders>
          </w:tcPr>
          <w:p w:rsidR="00815FD2" w:rsidRPr="00815FD2" w:rsidRDefault="00815FD2" w:rsidP="00815FD2">
            <w:pPr>
              <w:rPr>
                <w:rFonts w:ascii="Klavika Md" w:hAnsi="Klavika Md"/>
                <w:sz w:val="20"/>
              </w:rPr>
            </w:pPr>
          </w:p>
        </w:tc>
      </w:tr>
    </w:tbl>
    <w:p w:rsidR="00815FD2" w:rsidRDefault="00815FD2" w:rsidP="008F2866">
      <w:pPr>
        <w:spacing w:line="276" w:lineRule="auto"/>
        <w:rPr>
          <w:rFonts w:ascii="Klavika Bd" w:hAnsi="Klavika Bd"/>
          <w:b/>
        </w:rPr>
      </w:pPr>
    </w:p>
    <w:tbl>
      <w:tblPr>
        <w:tblStyle w:val="TabelacomGrelha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1101"/>
        <w:gridCol w:w="708"/>
        <w:gridCol w:w="4191"/>
        <w:gridCol w:w="4005"/>
      </w:tblGrid>
      <w:tr w:rsidR="00815FD2" w:rsidRPr="00815FD2" w:rsidTr="007E1ACF">
        <w:tc>
          <w:tcPr>
            <w:tcW w:w="1101" w:type="dxa"/>
          </w:tcPr>
          <w:p w:rsidR="00815FD2" w:rsidRPr="00656682" w:rsidRDefault="00815FD2" w:rsidP="00351FDE">
            <w:pPr>
              <w:rPr>
                <w:rFonts w:ascii="Klavika Rg" w:hAnsi="Klavika Rg"/>
                <w:sz w:val="16"/>
              </w:rPr>
            </w:pPr>
            <w:r w:rsidRPr="00656682">
              <w:rPr>
                <w:rFonts w:ascii="Klavika Rg" w:hAnsi="Klavika Rg"/>
                <w:sz w:val="16"/>
              </w:rPr>
              <w:t>Nº processo</w:t>
            </w:r>
          </w:p>
        </w:tc>
        <w:tc>
          <w:tcPr>
            <w:tcW w:w="708" w:type="dxa"/>
          </w:tcPr>
          <w:p w:rsidR="00815FD2" w:rsidRPr="00656682" w:rsidRDefault="00815FD2" w:rsidP="00351FDE">
            <w:pPr>
              <w:rPr>
                <w:rFonts w:ascii="Klavika Rg" w:hAnsi="Klavika Rg"/>
                <w:sz w:val="16"/>
              </w:rPr>
            </w:pPr>
            <w:r w:rsidRPr="00656682">
              <w:rPr>
                <w:rFonts w:ascii="Klavika Rg" w:hAnsi="Klavika Rg"/>
                <w:sz w:val="16"/>
              </w:rPr>
              <w:t>Turma</w:t>
            </w:r>
          </w:p>
        </w:tc>
        <w:tc>
          <w:tcPr>
            <w:tcW w:w="4191" w:type="dxa"/>
          </w:tcPr>
          <w:p w:rsidR="00815FD2" w:rsidRPr="00656682" w:rsidRDefault="00815FD2" w:rsidP="00351FDE">
            <w:pPr>
              <w:rPr>
                <w:rFonts w:ascii="Klavika Rg" w:hAnsi="Klavika Rg"/>
                <w:sz w:val="16"/>
              </w:rPr>
            </w:pPr>
            <w:r w:rsidRPr="00656682">
              <w:rPr>
                <w:rFonts w:ascii="Klavika Rg" w:hAnsi="Klavika Rg"/>
                <w:sz w:val="16"/>
              </w:rPr>
              <w:t>Nome</w:t>
            </w:r>
          </w:p>
        </w:tc>
        <w:tc>
          <w:tcPr>
            <w:tcW w:w="4005" w:type="dxa"/>
          </w:tcPr>
          <w:p w:rsidR="00815FD2" w:rsidRPr="00656682" w:rsidRDefault="00815FD2" w:rsidP="00351FDE">
            <w:pPr>
              <w:rPr>
                <w:rFonts w:ascii="Klavika Rg" w:hAnsi="Klavika Rg"/>
                <w:sz w:val="16"/>
              </w:rPr>
            </w:pPr>
            <w:r w:rsidRPr="00656682">
              <w:rPr>
                <w:rFonts w:ascii="Klavika Rg" w:hAnsi="Klavika Rg"/>
                <w:sz w:val="16"/>
              </w:rPr>
              <w:t>Assinatura</w:t>
            </w:r>
          </w:p>
        </w:tc>
      </w:tr>
      <w:tr w:rsidR="00815FD2" w:rsidRPr="00815FD2" w:rsidTr="00656682">
        <w:tc>
          <w:tcPr>
            <w:tcW w:w="1101" w:type="dxa"/>
            <w:vAlign w:val="center"/>
          </w:tcPr>
          <w:p w:rsidR="00815FD2" w:rsidRPr="001013E6" w:rsidRDefault="001013E6" w:rsidP="001F5861">
            <w:pPr>
              <w:rPr>
                <w:rFonts w:ascii="Klavika Rg" w:hAnsi="Klavika Rg"/>
                <w:sz w:val="16"/>
                <w:szCs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Texto6"/>
                  <w:enabled/>
                  <w:calcOnExit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bookmarkStart w:id="0" w:name="Texto6"/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bookmarkStart w:id="1" w:name="_GoBack"/>
            <w:r w:rsidR="001F5861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="001F5861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="001F5861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="001F5861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="001F5861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bookmarkEnd w:id="1"/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  <w:bookmarkEnd w:id="0"/>
          </w:p>
        </w:tc>
        <w:tc>
          <w:tcPr>
            <w:tcW w:w="708" w:type="dxa"/>
            <w:vAlign w:val="center"/>
          </w:tcPr>
          <w:p w:rsidR="00815FD2" w:rsidRPr="001013E6" w:rsidRDefault="00656682" w:rsidP="001F5861">
            <w:pPr>
              <w:rPr>
                <w:rFonts w:ascii="Klavika Rg" w:hAnsi="Klavika Rg"/>
                <w:sz w:val="16"/>
                <w:szCs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="001F5861">
              <w:rPr>
                <w:rFonts w:ascii="Klavika Rg" w:hAnsi="Klavika Rg"/>
                <w:sz w:val="16"/>
                <w:szCs w:val="16"/>
              </w:rPr>
              <w:t> </w:t>
            </w:r>
            <w:r w:rsidR="001F5861">
              <w:rPr>
                <w:rFonts w:ascii="Klavika Rg" w:hAnsi="Klavika Rg"/>
                <w:sz w:val="16"/>
                <w:szCs w:val="16"/>
              </w:rPr>
              <w:t> </w:t>
            </w:r>
            <w:r w:rsidR="001F5861">
              <w:rPr>
                <w:rFonts w:ascii="Klavika Rg" w:hAnsi="Klavika Rg"/>
                <w:sz w:val="16"/>
                <w:szCs w:val="16"/>
              </w:rPr>
              <w:t> </w:t>
            </w:r>
            <w:r w:rsidR="001F5861">
              <w:rPr>
                <w:rFonts w:ascii="Klavika Rg" w:hAnsi="Klavika Rg"/>
                <w:sz w:val="16"/>
                <w:szCs w:val="16"/>
              </w:rPr>
              <w:t> </w:t>
            </w:r>
            <w:r w:rsidR="001F5861">
              <w:rPr>
                <w:rFonts w:ascii="Klavika Rg" w:hAnsi="Klavika Rg"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4191" w:type="dxa"/>
            <w:vAlign w:val="center"/>
          </w:tcPr>
          <w:p w:rsidR="00815FD2" w:rsidRPr="001013E6" w:rsidRDefault="00656682" w:rsidP="001F5861">
            <w:pPr>
              <w:rPr>
                <w:rFonts w:ascii="Klavika Rg" w:hAnsi="Klavika Rg"/>
                <w:sz w:val="16"/>
                <w:szCs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="001F5861">
              <w:rPr>
                <w:rFonts w:ascii="Klavika Rg" w:hAnsi="Klavika Rg"/>
                <w:sz w:val="16"/>
                <w:szCs w:val="16"/>
              </w:rPr>
              <w:t> </w:t>
            </w:r>
            <w:r w:rsidR="001F5861">
              <w:rPr>
                <w:rFonts w:ascii="Klavika Rg" w:hAnsi="Klavika Rg"/>
                <w:sz w:val="16"/>
                <w:szCs w:val="16"/>
              </w:rPr>
              <w:t> </w:t>
            </w:r>
            <w:r w:rsidR="001F5861">
              <w:rPr>
                <w:rFonts w:ascii="Klavika Rg" w:hAnsi="Klavika Rg"/>
                <w:sz w:val="16"/>
                <w:szCs w:val="16"/>
              </w:rPr>
              <w:t> </w:t>
            </w:r>
            <w:r w:rsidR="001F5861">
              <w:rPr>
                <w:rFonts w:ascii="Klavika Rg" w:hAnsi="Klavika Rg"/>
                <w:sz w:val="16"/>
                <w:szCs w:val="16"/>
              </w:rPr>
              <w:t> </w:t>
            </w:r>
            <w:r w:rsidR="001F5861">
              <w:rPr>
                <w:rFonts w:ascii="Klavika Rg" w:hAnsi="Klavika Rg"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4005" w:type="dxa"/>
          </w:tcPr>
          <w:p w:rsidR="00815FD2" w:rsidRPr="00815FD2" w:rsidRDefault="00815FD2" w:rsidP="00351FDE">
            <w:pPr>
              <w:rPr>
                <w:rFonts w:ascii="Klavika Rg" w:hAnsi="Klavika Rg"/>
                <w:sz w:val="18"/>
              </w:rPr>
            </w:pPr>
          </w:p>
        </w:tc>
      </w:tr>
      <w:tr w:rsidR="00656682" w:rsidRPr="00815FD2" w:rsidTr="00656682">
        <w:tc>
          <w:tcPr>
            <w:tcW w:w="1101" w:type="dxa"/>
            <w:vAlign w:val="center"/>
          </w:tcPr>
          <w:p w:rsidR="00656682" w:rsidRPr="001013E6" w:rsidRDefault="00656682" w:rsidP="00656682">
            <w:pPr>
              <w:rPr>
                <w:rFonts w:ascii="Klavika Rg" w:hAnsi="Klavika Rg"/>
                <w:sz w:val="16"/>
                <w:szCs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Texto6"/>
                  <w:enabled/>
                  <w:calcOnExit w:val="0"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656682" w:rsidRPr="001013E6" w:rsidRDefault="00656682" w:rsidP="00656682">
            <w:pPr>
              <w:rPr>
                <w:rFonts w:ascii="Klavika Rg" w:hAnsi="Klavika Rg"/>
                <w:sz w:val="16"/>
                <w:szCs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4191" w:type="dxa"/>
            <w:vAlign w:val="center"/>
          </w:tcPr>
          <w:p w:rsidR="00656682" w:rsidRPr="001013E6" w:rsidRDefault="00656682" w:rsidP="00656682">
            <w:pPr>
              <w:rPr>
                <w:rFonts w:ascii="Klavika Rg" w:hAnsi="Klavika Rg"/>
                <w:sz w:val="16"/>
                <w:szCs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4005" w:type="dxa"/>
          </w:tcPr>
          <w:p w:rsidR="00656682" w:rsidRPr="00815FD2" w:rsidRDefault="00656682" w:rsidP="00351FDE">
            <w:pPr>
              <w:rPr>
                <w:rFonts w:ascii="Klavika Rg" w:hAnsi="Klavika Rg"/>
                <w:sz w:val="18"/>
              </w:rPr>
            </w:pPr>
          </w:p>
        </w:tc>
      </w:tr>
      <w:tr w:rsidR="00656682" w:rsidRPr="00815FD2" w:rsidTr="00656682">
        <w:tc>
          <w:tcPr>
            <w:tcW w:w="1101" w:type="dxa"/>
            <w:vAlign w:val="center"/>
          </w:tcPr>
          <w:p w:rsidR="00656682" w:rsidRPr="001013E6" w:rsidRDefault="00656682" w:rsidP="00656682">
            <w:pPr>
              <w:rPr>
                <w:rFonts w:ascii="Klavika Rg" w:hAnsi="Klavika Rg"/>
                <w:sz w:val="16"/>
                <w:szCs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Texto6"/>
                  <w:enabled/>
                  <w:calcOnExit w:val="0"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656682" w:rsidRPr="001013E6" w:rsidRDefault="00656682" w:rsidP="00656682">
            <w:pPr>
              <w:rPr>
                <w:rFonts w:ascii="Klavika Rg" w:hAnsi="Klavika Rg"/>
                <w:sz w:val="16"/>
                <w:szCs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4191" w:type="dxa"/>
            <w:vAlign w:val="center"/>
          </w:tcPr>
          <w:p w:rsidR="00656682" w:rsidRPr="001013E6" w:rsidRDefault="00656682" w:rsidP="00656682">
            <w:pPr>
              <w:rPr>
                <w:rFonts w:ascii="Klavika Rg" w:hAnsi="Klavika Rg"/>
                <w:sz w:val="16"/>
                <w:szCs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4005" w:type="dxa"/>
          </w:tcPr>
          <w:p w:rsidR="00656682" w:rsidRPr="00815FD2" w:rsidRDefault="00656682" w:rsidP="00351FDE">
            <w:pPr>
              <w:rPr>
                <w:rFonts w:ascii="Klavika Rg" w:hAnsi="Klavika Rg"/>
                <w:sz w:val="18"/>
              </w:rPr>
            </w:pPr>
          </w:p>
        </w:tc>
      </w:tr>
      <w:tr w:rsidR="00656682" w:rsidRPr="00815FD2" w:rsidTr="00656682">
        <w:tc>
          <w:tcPr>
            <w:tcW w:w="1101" w:type="dxa"/>
            <w:vAlign w:val="center"/>
          </w:tcPr>
          <w:p w:rsidR="00656682" w:rsidRPr="001013E6" w:rsidRDefault="00656682" w:rsidP="00656682">
            <w:pPr>
              <w:rPr>
                <w:rFonts w:ascii="Klavika Rg" w:hAnsi="Klavika Rg"/>
                <w:sz w:val="16"/>
                <w:szCs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Texto6"/>
                  <w:enabled/>
                  <w:calcOnExit w:val="0"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656682" w:rsidRPr="001013E6" w:rsidRDefault="00656682" w:rsidP="00656682">
            <w:pPr>
              <w:rPr>
                <w:rFonts w:ascii="Klavika Rg" w:hAnsi="Klavika Rg"/>
                <w:sz w:val="16"/>
                <w:szCs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4191" w:type="dxa"/>
            <w:vAlign w:val="center"/>
          </w:tcPr>
          <w:p w:rsidR="00656682" w:rsidRPr="001013E6" w:rsidRDefault="00656682" w:rsidP="00656682">
            <w:pPr>
              <w:rPr>
                <w:rFonts w:ascii="Klavika Rg" w:hAnsi="Klavika Rg"/>
                <w:sz w:val="16"/>
                <w:szCs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4005" w:type="dxa"/>
          </w:tcPr>
          <w:p w:rsidR="00656682" w:rsidRPr="00815FD2" w:rsidRDefault="00656682" w:rsidP="00351FDE">
            <w:pPr>
              <w:rPr>
                <w:rFonts w:ascii="Klavika Rg" w:hAnsi="Klavika Rg"/>
                <w:sz w:val="18"/>
              </w:rPr>
            </w:pPr>
          </w:p>
        </w:tc>
      </w:tr>
      <w:tr w:rsidR="00656682" w:rsidRPr="00815FD2" w:rsidTr="00656682">
        <w:tc>
          <w:tcPr>
            <w:tcW w:w="1101" w:type="dxa"/>
            <w:vAlign w:val="center"/>
          </w:tcPr>
          <w:p w:rsidR="00656682" w:rsidRPr="001013E6" w:rsidRDefault="00656682" w:rsidP="00656682">
            <w:pPr>
              <w:rPr>
                <w:rFonts w:ascii="Klavika Rg" w:hAnsi="Klavika Rg"/>
                <w:sz w:val="16"/>
                <w:szCs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Texto6"/>
                  <w:enabled/>
                  <w:calcOnExit w:val="0"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656682" w:rsidRPr="001013E6" w:rsidRDefault="00656682" w:rsidP="00656682">
            <w:pPr>
              <w:rPr>
                <w:rFonts w:ascii="Klavika Rg" w:hAnsi="Klavika Rg"/>
                <w:sz w:val="16"/>
                <w:szCs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4191" w:type="dxa"/>
            <w:vAlign w:val="center"/>
          </w:tcPr>
          <w:p w:rsidR="00656682" w:rsidRPr="001013E6" w:rsidRDefault="00656682" w:rsidP="00656682">
            <w:pPr>
              <w:rPr>
                <w:rFonts w:ascii="Klavika Rg" w:hAnsi="Klavika Rg"/>
                <w:sz w:val="16"/>
                <w:szCs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4005" w:type="dxa"/>
          </w:tcPr>
          <w:p w:rsidR="00656682" w:rsidRPr="00815FD2" w:rsidRDefault="00656682" w:rsidP="00351FDE">
            <w:pPr>
              <w:rPr>
                <w:rFonts w:ascii="Klavika Rg" w:hAnsi="Klavika Rg"/>
                <w:sz w:val="18"/>
              </w:rPr>
            </w:pPr>
          </w:p>
        </w:tc>
      </w:tr>
    </w:tbl>
    <w:p w:rsidR="00815FD2" w:rsidRDefault="001F5861" w:rsidP="001F5861">
      <w:pPr>
        <w:tabs>
          <w:tab w:val="right" w:pos="9923"/>
        </w:tabs>
        <w:spacing w:line="276" w:lineRule="auto"/>
        <w:rPr>
          <w:rFonts w:ascii="Klavika Lt" w:hAnsi="Klavika Lt"/>
          <w:sz w:val="16"/>
        </w:rPr>
      </w:pPr>
      <w:r>
        <w:rPr>
          <w:rFonts w:ascii="Klavika Lt" w:hAnsi="Klavika Lt"/>
          <w:sz w:val="16"/>
        </w:rPr>
        <w:tab/>
      </w:r>
      <w:r w:rsidR="007E1ACF" w:rsidRPr="007E1ACF">
        <w:rPr>
          <w:rFonts w:ascii="Klavika Lt" w:hAnsi="Klavika Lt"/>
          <w:sz w:val="16"/>
        </w:rPr>
        <w:t>Proposta</w:t>
      </w:r>
      <w:r w:rsidR="007E1ACF">
        <w:rPr>
          <w:rFonts w:ascii="Klavika Lt" w:hAnsi="Klavika Lt"/>
          <w:sz w:val="16"/>
        </w:rPr>
        <w:t xml:space="preserve"> individual ou proposta em grupo (máximo 5 estudantes proponentes)</w:t>
      </w:r>
    </w:p>
    <w:p w:rsidR="007E1ACF" w:rsidRDefault="007E1ACF" w:rsidP="007E1ACF">
      <w:pPr>
        <w:spacing w:line="276" w:lineRule="auto"/>
        <w:jc w:val="right"/>
        <w:rPr>
          <w:rFonts w:ascii="Klavika Lt" w:hAnsi="Klavika Lt"/>
          <w:sz w:val="16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3510"/>
        <w:gridCol w:w="6495"/>
      </w:tblGrid>
      <w:tr w:rsidR="007E1ACF" w:rsidTr="00351FDE">
        <w:tc>
          <w:tcPr>
            <w:tcW w:w="351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6E3BC" w:themeFill="accent3" w:themeFillTint="66"/>
          </w:tcPr>
          <w:p w:rsidR="007E1ACF" w:rsidRPr="00815FD2" w:rsidRDefault="007E1ACF" w:rsidP="00351FDE">
            <w:pPr>
              <w:rPr>
                <w:rFonts w:ascii="Klavika Md" w:hAnsi="Klavika Md"/>
                <w:sz w:val="20"/>
              </w:rPr>
            </w:pPr>
            <w:r>
              <w:rPr>
                <w:rFonts w:ascii="Klavika Md" w:hAnsi="Klavika Md"/>
                <w:sz w:val="20"/>
              </w:rPr>
              <w:t>DESCRIÇÃO DA PROPOSTA</w:t>
            </w:r>
          </w:p>
        </w:tc>
        <w:tc>
          <w:tcPr>
            <w:tcW w:w="6495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nil"/>
            </w:tcBorders>
          </w:tcPr>
          <w:p w:rsidR="007E1ACF" w:rsidRPr="00656682" w:rsidRDefault="00656682" w:rsidP="001F5861">
            <w:pPr>
              <w:ind w:right="-134"/>
              <w:jc w:val="right"/>
              <w:rPr>
                <w:rFonts w:ascii="Klavika Lt" w:hAnsi="Klavika Lt"/>
                <w:sz w:val="20"/>
              </w:rPr>
            </w:pPr>
            <w:r w:rsidRPr="00656682">
              <w:rPr>
                <w:rFonts w:ascii="Klavika Lt" w:hAnsi="Klavika Lt"/>
                <w:sz w:val="16"/>
              </w:rPr>
              <w:t>(máximo 1000 palavras)</w:t>
            </w:r>
          </w:p>
        </w:tc>
      </w:tr>
    </w:tbl>
    <w:p w:rsidR="006C33E3" w:rsidRDefault="006C33E3" w:rsidP="00656682">
      <w:pPr>
        <w:spacing w:line="276" w:lineRule="auto"/>
        <w:jc w:val="right"/>
        <w:rPr>
          <w:rFonts w:ascii="Klavika Lt" w:hAnsi="Klavika Lt"/>
          <w:sz w:val="16"/>
        </w:rPr>
      </w:pPr>
    </w:p>
    <w:p w:rsidR="00656682" w:rsidRPr="001013E6" w:rsidRDefault="00656682" w:rsidP="00656682">
      <w:pPr>
        <w:spacing w:line="276" w:lineRule="auto"/>
        <w:jc w:val="both"/>
        <w:rPr>
          <w:rFonts w:ascii="Klavika Rg" w:hAnsi="Klavika Rg"/>
          <w:sz w:val="18"/>
          <w:szCs w:val="18"/>
        </w:rPr>
      </w:pPr>
      <w:r w:rsidRPr="001013E6">
        <w:rPr>
          <w:rFonts w:ascii="Klavika Rg" w:hAnsi="Klavika Rg"/>
          <w:sz w:val="18"/>
          <w:szCs w:val="18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013E6">
        <w:rPr>
          <w:rFonts w:ascii="Klavika Rg" w:hAnsi="Klavika Rg"/>
          <w:sz w:val="18"/>
          <w:szCs w:val="18"/>
        </w:rPr>
        <w:instrText xml:space="preserve"> FORMTEXT </w:instrText>
      </w:r>
      <w:r w:rsidRPr="001013E6">
        <w:rPr>
          <w:rFonts w:ascii="Klavika Rg" w:hAnsi="Klavika Rg"/>
          <w:sz w:val="18"/>
          <w:szCs w:val="18"/>
        </w:rPr>
      </w:r>
      <w:r w:rsidRPr="001013E6">
        <w:rPr>
          <w:rFonts w:ascii="Klavika Rg" w:hAnsi="Klavika Rg"/>
          <w:sz w:val="18"/>
          <w:szCs w:val="18"/>
        </w:rPr>
        <w:fldChar w:fldCharType="separate"/>
      </w:r>
      <w:r w:rsidR="001F5861">
        <w:rPr>
          <w:rFonts w:ascii="Klavika Rg" w:hAnsi="Klavika Rg"/>
          <w:noProof/>
          <w:sz w:val="18"/>
          <w:szCs w:val="18"/>
        </w:rPr>
        <w:t> </w:t>
      </w:r>
      <w:r w:rsidR="001F5861">
        <w:rPr>
          <w:rFonts w:ascii="Klavika Rg" w:hAnsi="Klavika Rg"/>
          <w:noProof/>
          <w:sz w:val="18"/>
          <w:szCs w:val="18"/>
        </w:rPr>
        <w:t> </w:t>
      </w:r>
      <w:r w:rsidR="001F5861">
        <w:rPr>
          <w:rFonts w:ascii="Klavika Rg" w:hAnsi="Klavika Rg"/>
          <w:noProof/>
          <w:sz w:val="18"/>
          <w:szCs w:val="18"/>
        </w:rPr>
        <w:t> </w:t>
      </w:r>
      <w:r w:rsidR="001F5861">
        <w:rPr>
          <w:rFonts w:ascii="Klavika Rg" w:hAnsi="Klavika Rg"/>
          <w:noProof/>
          <w:sz w:val="18"/>
          <w:szCs w:val="18"/>
        </w:rPr>
        <w:t> </w:t>
      </w:r>
      <w:r w:rsidR="001F5861">
        <w:rPr>
          <w:rFonts w:ascii="Klavika Rg" w:hAnsi="Klavika Rg"/>
          <w:noProof/>
          <w:sz w:val="18"/>
          <w:szCs w:val="18"/>
        </w:rPr>
        <w:t> </w:t>
      </w:r>
      <w:r w:rsidRPr="001013E6">
        <w:rPr>
          <w:rFonts w:ascii="Klavika Rg" w:hAnsi="Klavika Rg"/>
          <w:sz w:val="18"/>
          <w:szCs w:val="18"/>
        </w:rPr>
        <w:fldChar w:fldCharType="end"/>
      </w:r>
    </w:p>
    <w:p w:rsidR="00656682" w:rsidRDefault="00656682">
      <w:pPr>
        <w:rPr>
          <w:rFonts w:ascii="Klavika Rg" w:hAnsi="Klavika Rg"/>
          <w:sz w:val="18"/>
        </w:rPr>
      </w:pPr>
      <w:r>
        <w:rPr>
          <w:rFonts w:ascii="Klavika Rg" w:hAnsi="Klavika Rg"/>
          <w:sz w:val="18"/>
        </w:rPr>
        <w:br w:type="page"/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3510"/>
        <w:gridCol w:w="6495"/>
      </w:tblGrid>
      <w:tr w:rsidR="00656682" w:rsidTr="00351FDE">
        <w:tc>
          <w:tcPr>
            <w:tcW w:w="351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6E3BC" w:themeFill="accent3" w:themeFillTint="66"/>
          </w:tcPr>
          <w:p w:rsidR="00656682" w:rsidRPr="00815FD2" w:rsidRDefault="002F552F" w:rsidP="00351FDE">
            <w:pPr>
              <w:rPr>
                <w:rFonts w:ascii="Klavika Md" w:hAnsi="Klavika Md"/>
                <w:sz w:val="20"/>
              </w:rPr>
            </w:pPr>
            <w:r>
              <w:rPr>
                <w:rFonts w:ascii="Klavika Md" w:hAnsi="Klavika Md"/>
                <w:sz w:val="20"/>
              </w:rPr>
              <w:lastRenderedPageBreak/>
              <w:t>DOCUMENTOS GRÁFICOS</w:t>
            </w:r>
          </w:p>
        </w:tc>
        <w:tc>
          <w:tcPr>
            <w:tcW w:w="6495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nil"/>
            </w:tcBorders>
          </w:tcPr>
          <w:p w:rsidR="00656682" w:rsidRPr="00656682" w:rsidRDefault="00656682" w:rsidP="00351FDE">
            <w:pPr>
              <w:jc w:val="right"/>
              <w:rPr>
                <w:rFonts w:ascii="Klavika Lt" w:hAnsi="Klavika Lt"/>
                <w:sz w:val="20"/>
              </w:rPr>
            </w:pPr>
          </w:p>
        </w:tc>
      </w:tr>
    </w:tbl>
    <w:p w:rsidR="00656682" w:rsidRDefault="00656682" w:rsidP="00656682">
      <w:pPr>
        <w:spacing w:line="276" w:lineRule="auto"/>
        <w:jc w:val="both"/>
        <w:rPr>
          <w:rFonts w:ascii="Klavika Lt" w:hAnsi="Klavika Lt"/>
          <w:sz w:val="18"/>
        </w:rPr>
      </w:pPr>
    </w:p>
    <w:p w:rsidR="00656682" w:rsidRDefault="00656682" w:rsidP="00656682">
      <w:pPr>
        <w:spacing w:line="276" w:lineRule="auto"/>
        <w:jc w:val="both"/>
        <w:rPr>
          <w:rFonts w:ascii="Klavika Rg" w:hAnsi="Klavika Rg"/>
          <w:sz w:val="18"/>
        </w:rPr>
      </w:pPr>
      <w:r>
        <w:rPr>
          <w:rFonts w:ascii="Klavika Rg" w:hAnsi="Klavika Rg"/>
          <w:sz w:val="18"/>
        </w:rPr>
        <w:t xml:space="preserve">A proposta poderá ser acompanhada de </w:t>
      </w:r>
      <w:r w:rsidR="002F552F">
        <w:rPr>
          <w:rFonts w:ascii="Klavika Rg" w:hAnsi="Klavika Rg"/>
          <w:sz w:val="18"/>
        </w:rPr>
        <w:t>imagens ilustrativas (originais), digitalizadas/fotografadas e colocadas neste espaço:</w:t>
      </w:r>
    </w:p>
    <w:p w:rsidR="002F552F" w:rsidRDefault="002F552F" w:rsidP="00656682">
      <w:pPr>
        <w:spacing w:line="276" w:lineRule="auto"/>
        <w:jc w:val="both"/>
        <w:rPr>
          <w:rFonts w:ascii="Klavika Rg" w:hAnsi="Klavika Rg"/>
          <w:sz w:val="18"/>
        </w:rPr>
      </w:pPr>
    </w:p>
    <w:sdt>
      <w:sdtPr>
        <w:rPr>
          <w:rFonts w:ascii="Klavika Rg" w:hAnsi="Klavika Rg"/>
          <w:sz w:val="18"/>
        </w:rPr>
        <w:id w:val="1388915715"/>
        <w:showingPlcHdr/>
        <w:picture/>
      </w:sdtPr>
      <w:sdtEndPr/>
      <w:sdtContent>
        <w:p w:rsidR="002F552F" w:rsidRDefault="00887C94" w:rsidP="00656682">
          <w:pPr>
            <w:spacing w:line="276" w:lineRule="auto"/>
            <w:jc w:val="both"/>
            <w:rPr>
              <w:rFonts w:ascii="Klavika Rg" w:hAnsi="Klavika Rg"/>
              <w:sz w:val="18"/>
            </w:rPr>
          </w:pPr>
          <w:r>
            <w:rPr>
              <w:rFonts w:ascii="Klavika Rg" w:hAnsi="Klavika Rg"/>
              <w:noProof/>
              <w:sz w:val="18"/>
            </w:rPr>
            <w:drawing>
              <wp:inline distT="0" distB="0" distL="0" distR="0" wp14:anchorId="792D14D5" wp14:editId="51852278">
                <wp:extent cx="1903730" cy="1903730"/>
                <wp:effectExtent l="0" t="0" r="1270" b="1270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3730" cy="1903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p w:rsidR="002F552F" w:rsidRDefault="002F552F" w:rsidP="00656682">
      <w:pPr>
        <w:spacing w:line="276" w:lineRule="auto"/>
        <w:jc w:val="both"/>
        <w:rPr>
          <w:rFonts w:ascii="Klavika Rg" w:hAnsi="Klavika Rg"/>
          <w:sz w:val="18"/>
        </w:rPr>
      </w:pPr>
    </w:p>
    <w:p w:rsidR="002F552F" w:rsidRDefault="002F552F" w:rsidP="00656682">
      <w:pPr>
        <w:spacing w:line="276" w:lineRule="auto"/>
        <w:jc w:val="both"/>
        <w:rPr>
          <w:rFonts w:ascii="Klavika Rg" w:hAnsi="Klavika Rg"/>
          <w:sz w:val="18"/>
        </w:rPr>
      </w:pPr>
    </w:p>
    <w:p w:rsidR="002F552F" w:rsidRDefault="002F552F" w:rsidP="00656682">
      <w:pPr>
        <w:spacing w:line="276" w:lineRule="auto"/>
        <w:jc w:val="both"/>
        <w:rPr>
          <w:rFonts w:ascii="Klavika Rg" w:hAnsi="Klavika Rg"/>
          <w:sz w:val="18"/>
        </w:rPr>
      </w:pPr>
    </w:p>
    <w:p w:rsidR="002F552F" w:rsidRDefault="002F552F" w:rsidP="00656682">
      <w:pPr>
        <w:spacing w:line="276" w:lineRule="auto"/>
        <w:jc w:val="both"/>
        <w:rPr>
          <w:rFonts w:ascii="Klavika Rg" w:hAnsi="Klavika Rg"/>
          <w:sz w:val="18"/>
        </w:rPr>
      </w:pPr>
    </w:p>
    <w:p w:rsidR="002F552F" w:rsidRDefault="002F552F" w:rsidP="00656682">
      <w:pPr>
        <w:spacing w:line="276" w:lineRule="auto"/>
        <w:jc w:val="both"/>
        <w:rPr>
          <w:rFonts w:ascii="Klavika Rg" w:hAnsi="Klavika Rg"/>
          <w:sz w:val="18"/>
        </w:rPr>
      </w:pPr>
    </w:p>
    <w:p w:rsidR="002F552F" w:rsidRDefault="002F552F" w:rsidP="00656682">
      <w:pPr>
        <w:spacing w:line="276" w:lineRule="auto"/>
        <w:jc w:val="both"/>
        <w:rPr>
          <w:rFonts w:ascii="Klavika Rg" w:hAnsi="Klavika Rg"/>
          <w:sz w:val="18"/>
        </w:rPr>
      </w:pPr>
    </w:p>
    <w:p w:rsidR="002F552F" w:rsidRDefault="002F552F" w:rsidP="00656682">
      <w:pPr>
        <w:spacing w:line="276" w:lineRule="auto"/>
        <w:jc w:val="both"/>
        <w:rPr>
          <w:rFonts w:ascii="Klavika Rg" w:hAnsi="Klavika Rg"/>
          <w:sz w:val="18"/>
        </w:rPr>
      </w:pPr>
    </w:p>
    <w:p w:rsidR="002F552F" w:rsidRDefault="002F552F" w:rsidP="00656682">
      <w:pPr>
        <w:spacing w:line="276" w:lineRule="auto"/>
        <w:jc w:val="both"/>
        <w:rPr>
          <w:rFonts w:ascii="Klavika Rg" w:hAnsi="Klavika Rg"/>
          <w:sz w:val="18"/>
        </w:rPr>
      </w:pPr>
    </w:p>
    <w:p w:rsidR="002F552F" w:rsidRDefault="002F552F" w:rsidP="00656682">
      <w:pPr>
        <w:spacing w:line="276" w:lineRule="auto"/>
        <w:jc w:val="both"/>
        <w:rPr>
          <w:rFonts w:ascii="Klavika Rg" w:hAnsi="Klavika Rg"/>
          <w:sz w:val="18"/>
        </w:rPr>
      </w:pPr>
    </w:p>
    <w:p w:rsidR="002F552F" w:rsidRDefault="002F552F" w:rsidP="00656682">
      <w:pPr>
        <w:spacing w:line="276" w:lineRule="auto"/>
        <w:jc w:val="both"/>
        <w:rPr>
          <w:rFonts w:ascii="Klavika Rg" w:hAnsi="Klavika Rg"/>
          <w:sz w:val="18"/>
        </w:rPr>
      </w:pPr>
    </w:p>
    <w:p w:rsidR="002F552F" w:rsidRDefault="002F552F" w:rsidP="00656682">
      <w:pPr>
        <w:spacing w:line="276" w:lineRule="auto"/>
        <w:jc w:val="both"/>
        <w:rPr>
          <w:rFonts w:ascii="Klavika Rg" w:hAnsi="Klavika Rg"/>
          <w:sz w:val="18"/>
        </w:rPr>
      </w:pPr>
    </w:p>
    <w:p w:rsidR="002F552F" w:rsidRDefault="002F552F" w:rsidP="00656682">
      <w:pPr>
        <w:spacing w:line="276" w:lineRule="auto"/>
        <w:jc w:val="both"/>
        <w:rPr>
          <w:rFonts w:ascii="Klavika Rg" w:hAnsi="Klavika Rg"/>
          <w:sz w:val="18"/>
        </w:rPr>
      </w:pPr>
    </w:p>
    <w:p w:rsidR="002F552F" w:rsidRDefault="002F552F" w:rsidP="00656682">
      <w:pPr>
        <w:spacing w:line="276" w:lineRule="auto"/>
        <w:jc w:val="both"/>
        <w:rPr>
          <w:rFonts w:ascii="Klavika Rg" w:hAnsi="Klavika Rg"/>
          <w:sz w:val="18"/>
        </w:rPr>
      </w:pPr>
    </w:p>
    <w:p w:rsidR="002F552F" w:rsidRDefault="002F552F" w:rsidP="00656682">
      <w:pPr>
        <w:spacing w:line="276" w:lineRule="auto"/>
        <w:jc w:val="both"/>
        <w:rPr>
          <w:rFonts w:ascii="Klavika Rg" w:hAnsi="Klavika Rg"/>
          <w:sz w:val="18"/>
        </w:rPr>
      </w:pPr>
    </w:p>
    <w:p w:rsidR="002F552F" w:rsidRDefault="002F552F" w:rsidP="00656682">
      <w:pPr>
        <w:spacing w:line="276" w:lineRule="auto"/>
        <w:jc w:val="both"/>
        <w:rPr>
          <w:rFonts w:ascii="Klavika Rg" w:hAnsi="Klavika Rg"/>
          <w:sz w:val="18"/>
        </w:rPr>
      </w:pPr>
    </w:p>
    <w:p w:rsidR="002F552F" w:rsidRDefault="002F552F" w:rsidP="00656682">
      <w:pPr>
        <w:spacing w:line="276" w:lineRule="auto"/>
        <w:jc w:val="both"/>
        <w:rPr>
          <w:rFonts w:ascii="Klavika Rg" w:hAnsi="Klavika Rg"/>
          <w:sz w:val="18"/>
        </w:rPr>
      </w:pPr>
    </w:p>
    <w:p w:rsidR="002F552F" w:rsidRDefault="002F552F" w:rsidP="00656682">
      <w:pPr>
        <w:spacing w:line="276" w:lineRule="auto"/>
        <w:jc w:val="both"/>
        <w:rPr>
          <w:rFonts w:ascii="Klavika Rg" w:hAnsi="Klavika Rg"/>
          <w:sz w:val="18"/>
        </w:rPr>
      </w:pPr>
    </w:p>
    <w:p w:rsidR="002F552F" w:rsidRDefault="002F552F" w:rsidP="00656682">
      <w:pPr>
        <w:spacing w:line="276" w:lineRule="auto"/>
        <w:jc w:val="both"/>
        <w:rPr>
          <w:rFonts w:ascii="Klavika Rg" w:hAnsi="Klavika Rg"/>
          <w:sz w:val="18"/>
        </w:rPr>
      </w:pPr>
    </w:p>
    <w:p w:rsidR="002F552F" w:rsidRDefault="002F552F" w:rsidP="00656682">
      <w:pPr>
        <w:spacing w:line="276" w:lineRule="auto"/>
        <w:jc w:val="both"/>
        <w:rPr>
          <w:rFonts w:ascii="Klavika Rg" w:hAnsi="Klavika Rg"/>
          <w:sz w:val="18"/>
        </w:rPr>
      </w:pPr>
    </w:p>
    <w:p w:rsidR="002F552F" w:rsidRDefault="002F552F" w:rsidP="00656682">
      <w:pPr>
        <w:spacing w:line="276" w:lineRule="auto"/>
        <w:jc w:val="both"/>
        <w:rPr>
          <w:rFonts w:ascii="Klavika Rg" w:hAnsi="Klavika Rg"/>
          <w:sz w:val="18"/>
        </w:rPr>
      </w:pPr>
    </w:p>
    <w:p w:rsidR="002F552F" w:rsidRDefault="002F552F" w:rsidP="00656682">
      <w:pPr>
        <w:spacing w:line="276" w:lineRule="auto"/>
        <w:jc w:val="both"/>
        <w:rPr>
          <w:rFonts w:ascii="Klavika Rg" w:hAnsi="Klavika Rg"/>
          <w:sz w:val="18"/>
        </w:rPr>
      </w:pPr>
    </w:p>
    <w:p w:rsidR="002F552F" w:rsidRDefault="002F552F" w:rsidP="00656682">
      <w:pPr>
        <w:spacing w:line="276" w:lineRule="auto"/>
        <w:jc w:val="both"/>
        <w:rPr>
          <w:rFonts w:ascii="Klavika Rg" w:hAnsi="Klavika Rg"/>
          <w:sz w:val="18"/>
        </w:rPr>
      </w:pPr>
    </w:p>
    <w:p w:rsidR="002F552F" w:rsidRDefault="002F552F" w:rsidP="00656682">
      <w:pPr>
        <w:spacing w:line="276" w:lineRule="auto"/>
        <w:jc w:val="both"/>
        <w:rPr>
          <w:rFonts w:ascii="Klavika Rg" w:hAnsi="Klavika Rg"/>
          <w:sz w:val="18"/>
        </w:rPr>
      </w:pPr>
    </w:p>
    <w:p w:rsidR="002F552F" w:rsidRDefault="002F552F" w:rsidP="00656682">
      <w:pPr>
        <w:spacing w:line="276" w:lineRule="auto"/>
        <w:jc w:val="both"/>
        <w:rPr>
          <w:rFonts w:ascii="Klavika Rg" w:hAnsi="Klavika Rg"/>
          <w:sz w:val="18"/>
        </w:rPr>
      </w:pPr>
    </w:p>
    <w:p w:rsidR="002F552F" w:rsidRDefault="002F552F" w:rsidP="00656682">
      <w:pPr>
        <w:spacing w:line="276" w:lineRule="auto"/>
        <w:jc w:val="both"/>
        <w:rPr>
          <w:rFonts w:ascii="Klavika Rg" w:hAnsi="Klavika Rg"/>
          <w:sz w:val="18"/>
        </w:rPr>
      </w:pPr>
    </w:p>
    <w:p w:rsidR="002F552F" w:rsidRDefault="002F552F" w:rsidP="00656682">
      <w:pPr>
        <w:spacing w:line="276" w:lineRule="auto"/>
        <w:jc w:val="both"/>
        <w:rPr>
          <w:rFonts w:ascii="Klavika Rg" w:hAnsi="Klavika Rg"/>
          <w:sz w:val="18"/>
        </w:rPr>
      </w:pPr>
    </w:p>
    <w:p w:rsidR="007C5DF7" w:rsidRDefault="007C5DF7">
      <w:pPr>
        <w:rPr>
          <w:rFonts w:ascii="Klavika Rg" w:hAnsi="Klavika Rg"/>
          <w:sz w:val="18"/>
        </w:rPr>
      </w:pPr>
      <w:r>
        <w:rPr>
          <w:rFonts w:ascii="Klavika Rg" w:hAnsi="Klavika Rg"/>
          <w:sz w:val="18"/>
        </w:rPr>
        <w:br w:type="page"/>
      </w:r>
    </w:p>
    <w:p w:rsidR="002F552F" w:rsidRDefault="002F552F" w:rsidP="00656682">
      <w:pPr>
        <w:spacing w:line="276" w:lineRule="auto"/>
        <w:jc w:val="both"/>
        <w:rPr>
          <w:rFonts w:ascii="Klavika Rg" w:hAnsi="Klavika Rg"/>
          <w:sz w:val="18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3510"/>
        <w:gridCol w:w="6495"/>
      </w:tblGrid>
      <w:tr w:rsidR="007C5DF7" w:rsidTr="00351FDE">
        <w:tc>
          <w:tcPr>
            <w:tcW w:w="351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6E3BC" w:themeFill="accent3" w:themeFillTint="66"/>
          </w:tcPr>
          <w:p w:rsidR="007C5DF7" w:rsidRPr="00815FD2" w:rsidRDefault="007C5DF7" w:rsidP="00351FDE">
            <w:pPr>
              <w:rPr>
                <w:rFonts w:ascii="Klavika Md" w:hAnsi="Klavika Md"/>
                <w:sz w:val="20"/>
              </w:rPr>
            </w:pPr>
            <w:r>
              <w:rPr>
                <w:rFonts w:ascii="Klavika Md" w:hAnsi="Klavika Md"/>
                <w:sz w:val="20"/>
              </w:rPr>
              <w:t>APOIANTES DA PROPOSTA</w:t>
            </w:r>
          </w:p>
        </w:tc>
        <w:tc>
          <w:tcPr>
            <w:tcW w:w="6495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nil"/>
            </w:tcBorders>
          </w:tcPr>
          <w:p w:rsidR="007C5DF7" w:rsidRPr="00656682" w:rsidRDefault="007C5DF7" w:rsidP="00351FDE">
            <w:pPr>
              <w:jc w:val="right"/>
              <w:rPr>
                <w:rFonts w:ascii="Klavika Lt" w:hAnsi="Klavika Lt"/>
                <w:sz w:val="20"/>
              </w:rPr>
            </w:pPr>
          </w:p>
        </w:tc>
      </w:tr>
    </w:tbl>
    <w:p w:rsidR="007C5DF7" w:rsidRDefault="007C5DF7" w:rsidP="00656682">
      <w:pPr>
        <w:spacing w:line="276" w:lineRule="auto"/>
        <w:jc w:val="both"/>
        <w:rPr>
          <w:rFonts w:ascii="Klavika Rg" w:hAnsi="Klavika Rg"/>
          <w:sz w:val="18"/>
        </w:rPr>
      </w:pPr>
    </w:p>
    <w:p w:rsidR="00665A83" w:rsidRPr="00665A83" w:rsidRDefault="00665A83" w:rsidP="00656682">
      <w:pPr>
        <w:spacing w:line="276" w:lineRule="auto"/>
        <w:jc w:val="both"/>
        <w:rPr>
          <w:rFonts w:ascii="Klavika Lt" w:hAnsi="Klavika Lt"/>
          <w:sz w:val="18"/>
        </w:rPr>
      </w:pPr>
      <w:r w:rsidRPr="00665A83">
        <w:rPr>
          <w:rFonts w:ascii="Klavika Lt" w:hAnsi="Klavika Lt"/>
          <w:sz w:val="18"/>
        </w:rPr>
        <w:t>(entre 75 a 80 assinaturas)</w:t>
      </w:r>
    </w:p>
    <w:p w:rsidR="007C5DF7" w:rsidRDefault="007C5DF7" w:rsidP="00656682">
      <w:pPr>
        <w:spacing w:line="276" w:lineRule="auto"/>
        <w:jc w:val="both"/>
        <w:rPr>
          <w:rFonts w:ascii="Klavika Rg" w:hAnsi="Klavika Rg"/>
          <w:sz w:val="18"/>
        </w:rPr>
      </w:pPr>
    </w:p>
    <w:tbl>
      <w:tblPr>
        <w:tblStyle w:val="TabelacomGrelha"/>
        <w:tblW w:w="10524" w:type="dxa"/>
        <w:tblLook w:val="04A0" w:firstRow="1" w:lastRow="0" w:firstColumn="1" w:lastColumn="0" w:noHBand="0" w:noVBand="1"/>
      </w:tblPr>
      <w:tblGrid>
        <w:gridCol w:w="624"/>
        <w:gridCol w:w="2255"/>
        <w:gridCol w:w="2258"/>
        <w:gridCol w:w="227"/>
        <w:gridCol w:w="624"/>
        <w:gridCol w:w="2268"/>
        <w:gridCol w:w="2268"/>
      </w:tblGrid>
      <w:tr w:rsidR="007B2FF7" w:rsidTr="007B2FF7">
        <w:trPr>
          <w:trHeight w:val="170"/>
        </w:trPr>
        <w:tc>
          <w:tcPr>
            <w:tcW w:w="62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7C5DF7" w:rsidRPr="007C5DF7" w:rsidRDefault="007C5DF7" w:rsidP="007C5DF7">
            <w:pPr>
              <w:jc w:val="both"/>
              <w:rPr>
                <w:rFonts w:ascii="Klavika Rg" w:hAnsi="Klavika Rg"/>
                <w:sz w:val="16"/>
              </w:rPr>
            </w:pPr>
            <w:r>
              <w:rPr>
                <w:rFonts w:ascii="Klavika Rg" w:hAnsi="Klavika Rg"/>
                <w:sz w:val="16"/>
              </w:rPr>
              <w:t>NProc</w:t>
            </w:r>
          </w:p>
        </w:tc>
        <w:tc>
          <w:tcPr>
            <w:tcW w:w="225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7C5DF7" w:rsidRPr="007C5DF7" w:rsidRDefault="007C5DF7" w:rsidP="007C5DF7">
            <w:pPr>
              <w:jc w:val="both"/>
              <w:rPr>
                <w:rFonts w:ascii="Klavika Rg" w:hAnsi="Klavika Rg"/>
                <w:sz w:val="16"/>
              </w:rPr>
            </w:pPr>
            <w:r>
              <w:rPr>
                <w:rFonts w:ascii="Klavika Rg" w:hAnsi="Klavika Rg"/>
                <w:sz w:val="16"/>
              </w:rPr>
              <w:t>Nome</w:t>
            </w:r>
          </w:p>
        </w:tc>
        <w:tc>
          <w:tcPr>
            <w:tcW w:w="225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7C5DF7" w:rsidRPr="007C5DF7" w:rsidRDefault="007C5DF7" w:rsidP="007C5DF7">
            <w:pPr>
              <w:jc w:val="both"/>
              <w:rPr>
                <w:rFonts w:ascii="Klavika Rg" w:hAnsi="Klavika Rg"/>
                <w:sz w:val="16"/>
              </w:rPr>
            </w:pPr>
            <w:r>
              <w:rPr>
                <w:rFonts w:ascii="Klavika Rg" w:hAnsi="Klavika Rg"/>
                <w:sz w:val="16"/>
              </w:rPr>
              <w:t>Assinatura</w:t>
            </w:r>
          </w:p>
        </w:tc>
        <w:tc>
          <w:tcPr>
            <w:tcW w:w="227" w:type="dxa"/>
            <w:tcBorders>
              <w:top w:val="nil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vAlign w:val="center"/>
          </w:tcPr>
          <w:p w:rsidR="007C5DF7" w:rsidRPr="007B2FF7" w:rsidRDefault="007C5DF7" w:rsidP="007B2FF7">
            <w:pPr>
              <w:ind w:left="-97" w:right="-115"/>
              <w:jc w:val="center"/>
              <w:rPr>
                <w:rFonts w:ascii="Klavika Rg" w:hAnsi="Klavika Rg"/>
                <w:color w:val="BFBFBF" w:themeColor="background1" w:themeShade="BF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7C5DF7" w:rsidRPr="007C5DF7" w:rsidRDefault="007C5DF7" w:rsidP="00351FDE">
            <w:pPr>
              <w:jc w:val="both"/>
              <w:rPr>
                <w:rFonts w:ascii="Klavika Rg" w:hAnsi="Klavika Rg"/>
                <w:sz w:val="16"/>
              </w:rPr>
            </w:pPr>
            <w:r>
              <w:rPr>
                <w:rFonts w:ascii="Klavika Rg" w:hAnsi="Klavika Rg"/>
                <w:sz w:val="16"/>
              </w:rPr>
              <w:t>NProc</w:t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7C5DF7" w:rsidRPr="007C5DF7" w:rsidRDefault="007C5DF7" w:rsidP="00351FDE">
            <w:pPr>
              <w:jc w:val="both"/>
              <w:rPr>
                <w:rFonts w:ascii="Klavika Rg" w:hAnsi="Klavika Rg"/>
                <w:sz w:val="16"/>
              </w:rPr>
            </w:pPr>
            <w:r>
              <w:rPr>
                <w:rFonts w:ascii="Klavika Rg" w:hAnsi="Klavika Rg"/>
                <w:sz w:val="16"/>
              </w:rPr>
              <w:t>Nome</w:t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7C5DF7" w:rsidRPr="007C5DF7" w:rsidRDefault="007C5DF7" w:rsidP="00351FDE">
            <w:pPr>
              <w:jc w:val="both"/>
              <w:rPr>
                <w:rFonts w:ascii="Klavika Rg" w:hAnsi="Klavika Rg"/>
                <w:sz w:val="16"/>
              </w:rPr>
            </w:pPr>
            <w:r>
              <w:rPr>
                <w:rFonts w:ascii="Klavika Rg" w:hAnsi="Klavika Rg"/>
                <w:sz w:val="16"/>
              </w:rPr>
              <w:t>Assinatura</w:t>
            </w:r>
          </w:p>
        </w:tc>
      </w:tr>
      <w:tr w:rsidR="001F5861" w:rsidTr="001F5861">
        <w:trPr>
          <w:trHeight w:val="283"/>
        </w:trPr>
        <w:tc>
          <w:tcPr>
            <w:tcW w:w="62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1F5861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Texto6"/>
                  <w:enabled/>
                  <w:calcOnExit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5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1F5861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5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F5861" w:rsidRDefault="001F5861" w:rsidP="007C5DF7">
            <w:pPr>
              <w:jc w:val="both"/>
              <w:rPr>
                <w:rFonts w:ascii="Klavika Rg" w:hAnsi="Klavika Rg"/>
                <w:sz w:val="16"/>
              </w:rPr>
            </w:pPr>
          </w:p>
        </w:tc>
        <w:tc>
          <w:tcPr>
            <w:tcW w:w="227" w:type="dxa"/>
            <w:tcBorders>
              <w:top w:val="nil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vAlign w:val="center"/>
          </w:tcPr>
          <w:p w:rsidR="001F5861" w:rsidRPr="007B2FF7" w:rsidRDefault="001F5861" w:rsidP="007B2FF7">
            <w:pPr>
              <w:ind w:left="-97" w:right="-115"/>
              <w:jc w:val="center"/>
              <w:rPr>
                <w:rFonts w:ascii="Klavika Rg" w:hAnsi="Klavika Rg"/>
                <w:color w:val="BFBFBF" w:themeColor="background1" w:themeShade="BF"/>
                <w:sz w:val="12"/>
                <w:szCs w:val="12"/>
              </w:rPr>
            </w:pPr>
            <w:r w:rsidRPr="007B2FF7">
              <w:rPr>
                <w:rFonts w:ascii="Klavika Rg" w:hAnsi="Klavika Rg"/>
                <w:color w:val="BFBFBF" w:themeColor="background1" w:themeShade="BF"/>
                <w:sz w:val="12"/>
                <w:szCs w:val="12"/>
              </w:rPr>
              <w:t>1</w:t>
            </w:r>
          </w:p>
        </w:tc>
        <w:tc>
          <w:tcPr>
            <w:tcW w:w="62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Texto6"/>
                  <w:enabled/>
                  <w:calcOnExit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F5861" w:rsidRDefault="001F5861" w:rsidP="00351FDE">
            <w:pPr>
              <w:jc w:val="both"/>
              <w:rPr>
                <w:rFonts w:ascii="Klavika Rg" w:hAnsi="Klavika Rg"/>
                <w:sz w:val="16"/>
              </w:rPr>
            </w:pPr>
          </w:p>
        </w:tc>
      </w:tr>
      <w:tr w:rsidR="001F5861" w:rsidTr="001F5861">
        <w:trPr>
          <w:trHeight w:val="283"/>
        </w:trPr>
        <w:tc>
          <w:tcPr>
            <w:tcW w:w="62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Texto6"/>
                  <w:enabled/>
                  <w:calcOnExit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5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5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F5861" w:rsidRDefault="001F5861" w:rsidP="007C5DF7">
            <w:pPr>
              <w:jc w:val="both"/>
              <w:rPr>
                <w:rFonts w:ascii="Klavika Rg" w:hAnsi="Klavika Rg"/>
                <w:sz w:val="16"/>
              </w:rPr>
            </w:pPr>
          </w:p>
        </w:tc>
        <w:tc>
          <w:tcPr>
            <w:tcW w:w="227" w:type="dxa"/>
            <w:tcBorders>
              <w:top w:val="nil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vAlign w:val="center"/>
          </w:tcPr>
          <w:p w:rsidR="001F5861" w:rsidRPr="007B2FF7" w:rsidRDefault="001F5861" w:rsidP="007B2FF7">
            <w:pPr>
              <w:ind w:left="-97" w:right="-115"/>
              <w:jc w:val="center"/>
              <w:rPr>
                <w:rFonts w:ascii="Klavika Rg" w:hAnsi="Klavika Rg"/>
                <w:color w:val="BFBFBF" w:themeColor="background1" w:themeShade="BF"/>
                <w:sz w:val="12"/>
                <w:szCs w:val="12"/>
              </w:rPr>
            </w:pPr>
            <w:r w:rsidRPr="007B2FF7">
              <w:rPr>
                <w:rFonts w:ascii="Klavika Rg" w:hAnsi="Klavika Rg"/>
                <w:color w:val="BFBFBF" w:themeColor="background1" w:themeShade="BF"/>
                <w:sz w:val="12"/>
                <w:szCs w:val="12"/>
              </w:rPr>
              <w:t>2</w:t>
            </w:r>
          </w:p>
        </w:tc>
        <w:tc>
          <w:tcPr>
            <w:tcW w:w="62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Texto6"/>
                  <w:enabled/>
                  <w:calcOnExit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F5861" w:rsidRDefault="001F5861" w:rsidP="00351FDE">
            <w:pPr>
              <w:jc w:val="both"/>
              <w:rPr>
                <w:rFonts w:ascii="Klavika Rg" w:hAnsi="Klavika Rg"/>
                <w:sz w:val="16"/>
              </w:rPr>
            </w:pPr>
          </w:p>
        </w:tc>
      </w:tr>
      <w:tr w:rsidR="001F5861" w:rsidTr="001F5861">
        <w:trPr>
          <w:trHeight w:val="283"/>
        </w:trPr>
        <w:tc>
          <w:tcPr>
            <w:tcW w:w="62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Texto6"/>
                  <w:enabled/>
                  <w:calcOnExit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5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5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F5861" w:rsidRDefault="001F5861" w:rsidP="007C5DF7">
            <w:pPr>
              <w:jc w:val="both"/>
              <w:rPr>
                <w:rFonts w:ascii="Klavika Rg" w:hAnsi="Klavika Rg"/>
                <w:sz w:val="16"/>
              </w:rPr>
            </w:pPr>
          </w:p>
        </w:tc>
        <w:tc>
          <w:tcPr>
            <w:tcW w:w="227" w:type="dxa"/>
            <w:tcBorders>
              <w:top w:val="nil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vAlign w:val="center"/>
          </w:tcPr>
          <w:p w:rsidR="001F5861" w:rsidRPr="007B2FF7" w:rsidRDefault="001F5861" w:rsidP="007B2FF7">
            <w:pPr>
              <w:ind w:left="-97" w:right="-115"/>
              <w:jc w:val="center"/>
              <w:rPr>
                <w:rFonts w:ascii="Klavika Rg" w:hAnsi="Klavika Rg"/>
                <w:color w:val="BFBFBF" w:themeColor="background1" w:themeShade="BF"/>
                <w:sz w:val="12"/>
                <w:szCs w:val="12"/>
              </w:rPr>
            </w:pPr>
            <w:r w:rsidRPr="007B2FF7">
              <w:rPr>
                <w:rFonts w:ascii="Klavika Rg" w:hAnsi="Klavika Rg"/>
                <w:color w:val="BFBFBF" w:themeColor="background1" w:themeShade="BF"/>
                <w:sz w:val="12"/>
                <w:szCs w:val="12"/>
              </w:rPr>
              <w:t>3</w:t>
            </w:r>
          </w:p>
        </w:tc>
        <w:tc>
          <w:tcPr>
            <w:tcW w:w="62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Texto6"/>
                  <w:enabled/>
                  <w:calcOnExit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F5861" w:rsidRDefault="001F5861" w:rsidP="00351FDE">
            <w:pPr>
              <w:jc w:val="both"/>
              <w:rPr>
                <w:rFonts w:ascii="Klavika Rg" w:hAnsi="Klavika Rg"/>
                <w:sz w:val="16"/>
              </w:rPr>
            </w:pPr>
          </w:p>
        </w:tc>
      </w:tr>
      <w:tr w:rsidR="001F5861" w:rsidTr="001F5861">
        <w:trPr>
          <w:trHeight w:val="283"/>
        </w:trPr>
        <w:tc>
          <w:tcPr>
            <w:tcW w:w="62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Texto6"/>
                  <w:enabled/>
                  <w:calcOnExit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5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5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F5861" w:rsidRDefault="001F5861" w:rsidP="007C5DF7">
            <w:pPr>
              <w:jc w:val="both"/>
              <w:rPr>
                <w:rFonts w:ascii="Klavika Rg" w:hAnsi="Klavika Rg"/>
                <w:sz w:val="16"/>
              </w:rPr>
            </w:pPr>
          </w:p>
        </w:tc>
        <w:tc>
          <w:tcPr>
            <w:tcW w:w="227" w:type="dxa"/>
            <w:tcBorders>
              <w:top w:val="nil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vAlign w:val="center"/>
          </w:tcPr>
          <w:p w:rsidR="001F5861" w:rsidRPr="007B2FF7" w:rsidRDefault="001F5861" w:rsidP="007B2FF7">
            <w:pPr>
              <w:ind w:left="-97" w:right="-115"/>
              <w:jc w:val="center"/>
              <w:rPr>
                <w:rFonts w:ascii="Klavika Rg" w:hAnsi="Klavika Rg"/>
                <w:color w:val="BFBFBF" w:themeColor="background1" w:themeShade="BF"/>
                <w:sz w:val="12"/>
                <w:szCs w:val="12"/>
              </w:rPr>
            </w:pPr>
            <w:r w:rsidRPr="007B2FF7">
              <w:rPr>
                <w:rFonts w:ascii="Klavika Rg" w:hAnsi="Klavika Rg"/>
                <w:color w:val="BFBFBF" w:themeColor="background1" w:themeShade="BF"/>
                <w:sz w:val="12"/>
                <w:szCs w:val="12"/>
              </w:rPr>
              <w:t>4</w:t>
            </w:r>
          </w:p>
        </w:tc>
        <w:tc>
          <w:tcPr>
            <w:tcW w:w="62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Texto6"/>
                  <w:enabled/>
                  <w:calcOnExit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F5861" w:rsidRDefault="001F5861" w:rsidP="00351FDE">
            <w:pPr>
              <w:jc w:val="both"/>
              <w:rPr>
                <w:rFonts w:ascii="Klavika Rg" w:hAnsi="Klavika Rg"/>
                <w:sz w:val="16"/>
              </w:rPr>
            </w:pPr>
          </w:p>
        </w:tc>
      </w:tr>
      <w:tr w:rsidR="001F5861" w:rsidTr="001F5861">
        <w:trPr>
          <w:trHeight w:val="283"/>
        </w:trPr>
        <w:tc>
          <w:tcPr>
            <w:tcW w:w="62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Texto6"/>
                  <w:enabled/>
                  <w:calcOnExit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5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5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F5861" w:rsidRDefault="001F5861" w:rsidP="007C5DF7">
            <w:pPr>
              <w:jc w:val="both"/>
              <w:rPr>
                <w:rFonts w:ascii="Klavika Rg" w:hAnsi="Klavika Rg"/>
                <w:sz w:val="16"/>
              </w:rPr>
            </w:pPr>
          </w:p>
        </w:tc>
        <w:tc>
          <w:tcPr>
            <w:tcW w:w="227" w:type="dxa"/>
            <w:tcBorders>
              <w:top w:val="nil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vAlign w:val="center"/>
          </w:tcPr>
          <w:p w:rsidR="001F5861" w:rsidRPr="007B2FF7" w:rsidRDefault="001F5861" w:rsidP="007B2FF7">
            <w:pPr>
              <w:ind w:left="-97" w:right="-115"/>
              <w:jc w:val="center"/>
              <w:rPr>
                <w:rFonts w:ascii="Klavika Rg" w:hAnsi="Klavika Rg"/>
                <w:color w:val="BFBFBF" w:themeColor="background1" w:themeShade="BF"/>
                <w:sz w:val="12"/>
                <w:szCs w:val="12"/>
              </w:rPr>
            </w:pPr>
            <w:r w:rsidRPr="007B2FF7">
              <w:rPr>
                <w:rFonts w:ascii="Klavika Rg" w:hAnsi="Klavika Rg"/>
                <w:color w:val="BFBFBF" w:themeColor="background1" w:themeShade="BF"/>
                <w:sz w:val="12"/>
                <w:szCs w:val="12"/>
              </w:rPr>
              <w:t>5</w:t>
            </w:r>
          </w:p>
        </w:tc>
        <w:tc>
          <w:tcPr>
            <w:tcW w:w="62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Texto6"/>
                  <w:enabled/>
                  <w:calcOnExit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F5861" w:rsidRDefault="001F5861" w:rsidP="00351FDE">
            <w:pPr>
              <w:jc w:val="both"/>
              <w:rPr>
                <w:rFonts w:ascii="Klavika Rg" w:hAnsi="Klavika Rg"/>
                <w:sz w:val="16"/>
              </w:rPr>
            </w:pPr>
          </w:p>
        </w:tc>
      </w:tr>
      <w:tr w:rsidR="001F5861" w:rsidTr="001F5861">
        <w:trPr>
          <w:trHeight w:val="283"/>
        </w:trPr>
        <w:tc>
          <w:tcPr>
            <w:tcW w:w="62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Texto6"/>
                  <w:enabled/>
                  <w:calcOnExit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5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5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F5861" w:rsidRDefault="001F5861" w:rsidP="007C5DF7">
            <w:pPr>
              <w:jc w:val="both"/>
              <w:rPr>
                <w:rFonts w:ascii="Klavika Rg" w:hAnsi="Klavika Rg"/>
                <w:sz w:val="16"/>
              </w:rPr>
            </w:pPr>
          </w:p>
        </w:tc>
        <w:tc>
          <w:tcPr>
            <w:tcW w:w="227" w:type="dxa"/>
            <w:tcBorders>
              <w:top w:val="nil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vAlign w:val="center"/>
          </w:tcPr>
          <w:p w:rsidR="001F5861" w:rsidRPr="007B2FF7" w:rsidRDefault="001F5861" w:rsidP="007B2FF7">
            <w:pPr>
              <w:ind w:left="-97" w:right="-115"/>
              <w:jc w:val="center"/>
              <w:rPr>
                <w:rFonts w:ascii="Klavika Rg" w:hAnsi="Klavika Rg"/>
                <w:color w:val="BFBFBF" w:themeColor="background1" w:themeShade="BF"/>
                <w:sz w:val="12"/>
                <w:szCs w:val="12"/>
              </w:rPr>
            </w:pPr>
            <w:r w:rsidRPr="007B2FF7">
              <w:rPr>
                <w:rFonts w:ascii="Klavika Rg" w:hAnsi="Klavika Rg"/>
                <w:color w:val="BFBFBF" w:themeColor="background1" w:themeShade="BF"/>
                <w:sz w:val="12"/>
                <w:szCs w:val="12"/>
              </w:rPr>
              <w:t>6</w:t>
            </w:r>
          </w:p>
        </w:tc>
        <w:tc>
          <w:tcPr>
            <w:tcW w:w="62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Texto6"/>
                  <w:enabled/>
                  <w:calcOnExit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F5861" w:rsidRDefault="001F5861" w:rsidP="00351FDE">
            <w:pPr>
              <w:jc w:val="both"/>
              <w:rPr>
                <w:rFonts w:ascii="Klavika Rg" w:hAnsi="Klavika Rg"/>
                <w:sz w:val="16"/>
              </w:rPr>
            </w:pPr>
          </w:p>
        </w:tc>
      </w:tr>
      <w:tr w:rsidR="001F5861" w:rsidTr="001F5861">
        <w:trPr>
          <w:trHeight w:val="283"/>
        </w:trPr>
        <w:tc>
          <w:tcPr>
            <w:tcW w:w="62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Texto6"/>
                  <w:enabled/>
                  <w:calcOnExit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5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5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F5861" w:rsidRDefault="001F5861" w:rsidP="007C5DF7">
            <w:pPr>
              <w:jc w:val="both"/>
              <w:rPr>
                <w:rFonts w:ascii="Klavika Rg" w:hAnsi="Klavika Rg"/>
                <w:sz w:val="16"/>
              </w:rPr>
            </w:pPr>
          </w:p>
        </w:tc>
        <w:tc>
          <w:tcPr>
            <w:tcW w:w="227" w:type="dxa"/>
            <w:tcBorders>
              <w:top w:val="nil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vAlign w:val="center"/>
          </w:tcPr>
          <w:p w:rsidR="001F5861" w:rsidRPr="007B2FF7" w:rsidRDefault="001F5861" w:rsidP="007B2FF7">
            <w:pPr>
              <w:ind w:left="-97" w:right="-115"/>
              <w:jc w:val="center"/>
              <w:rPr>
                <w:rFonts w:ascii="Klavika Rg" w:hAnsi="Klavika Rg"/>
                <w:color w:val="BFBFBF" w:themeColor="background1" w:themeShade="BF"/>
                <w:sz w:val="12"/>
                <w:szCs w:val="12"/>
              </w:rPr>
            </w:pPr>
            <w:r w:rsidRPr="007B2FF7">
              <w:rPr>
                <w:rFonts w:ascii="Klavika Rg" w:hAnsi="Klavika Rg"/>
                <w:color w:val="BFBFBF" w:themeColor="background1" w:themeShade="BF"/>
                <w:sz w:val="12"/>
                <w:szCs w:val="12"/>
              </w:rPr>
              <w:t>7</w:t>
            </w:r>
          </w:p>
        </w:tc>
        <w:tc>
          <w:tcPr>
            <w:tcW w:w="62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Texto6"/>
                  <w:enabled/>
                  <w:calcOnExit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F5861" w:rsidRDefault="001F5861" w:rsidP="00351FDE">
            <w:pPr>
              <w:jc w:val="both"/>
              <w:rPr>
                <w:rFonts w:ascii="Klavika Rg" w:hAnsi="Klavika Rg"/>
                <w:sz w:val="16"/>
              </w:rPr>
            </w:pPr>
          </w:p>
        </w:tc>
      </w:tr>
      <w:tr w:rsidR="001F5861" w:rsidTr="001F5861">
        <w:trPr>
          <w:trHeight w:val="283"/>
        </w:trPr>
        <w:tc>
          <w:tcPr>
            <w:tcW w:w="62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Texto6"/>
                  <w:enabled/>
                  <w:calcOnExit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5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5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F5861" w:rsidRDefault="001F5861" w:rsidP="007C5DF7">
            <w:pPr>
              <w:jc w:val="both"/>
              <w:rPr>
                <w:rFonts w:ascii="Klavika Rg" w:hAnsi="Klavika Rg"/>
                <w:sz w:val="16"/>
              </w:rPr>
            </w:pPr>
          </w:p>
        </w:tc>
        <w:tc>
          <w:tcPr>
            <w:tcW w:w="227" w:type="dxa"/>
            <w:tcBorders>
              <w:top w:val="nil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vAlign w:val="center"/>
          </w:tcPr>
          <w:p w:rsidR="001F5861" w:rsidRPr="007B2FF7" w:rsidRDefault="001F5861" w:rsidP="007B2FF7">
            <w:pPr>
              <w:ind w:left="-97" w:right="-115"/>
              <w:jc w:val="center"/>
              <w:rPr>
                <w:rFonts w:ascii="Klavika Rg" w:hAnsi="Klavika Rg"/>
                <w:color w:val="BFBFBF" w:themeColor="background1" w:themeShade="BF"/>
                <w:sz w:val="12"/>
                <w:szCs w:val="12"/>
              </w:rPr>
            </w:pPr>
            <w:r w:rsidRPr="007B2FF7">
              <w:rPr>
                <w:rFonts w:ascii="Klavika Rg" w:hAnsi="Klavika Rg"/>
                <w:color w:val="BFBFBF" w:themeColor="background1" w:themeShade="BF"/>
                <w:sz w:val="12"/>
                <w:szCs w:val="12"/>
              </w:rPr>
              <w:t>8</w:t>
            </w:r>
          </w:p>
        </w:tc>
        <w:tc>
          <w:tcPr>
            <w:tcW w:w="62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Texto6"/>
                  <w:enabled/>
                  <w:calcOnExit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F5861" w:rsidRDefault="001F5861" w:rsidP="00351FDE">
            <w:pPr>
              <w:jc w:val="both"/>
              <w:rPr>
                <w:rFonts w:ascii="Klavika Rg" w:hAnsi="Klavika Rg"/>
                <w:sz w:val="16"/>
              </w:rPr>
            </w:pPr>
          </w:p>
        </w:tc>
      </w:tr>
      <w:tr w:rsidR="001F5861" w:rsidTr="001F5861">
        <w:trPr>
          <w:trHeight w:val="283"/>
        </w:trPr>
        <w:tc>
          <w:tcPr>
            <w:tcW w:w="62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Texto6"/>
                  <w:enabled/>
                  <w:calcOnExit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5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5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F5861" w:rsidRDefault="001F5861" w:rsidP="007C5DF7">
            <w:pPr>
              <w:jc w:val="both"/>
              <w:rPr>
                <w:rFonts w:ascii="Klavika Rg" w:hAnsi="Klavika Rg"/>
                <w:sz w:val="16"/>
              </w:rPr>
            </w:pPr>
          </w:p>
        </w:tc>
        <w:tc>
          <w:tcPr>
            <w:tcW w:w="227" w:type="dxa"/>
            <w:tcBorders>
              <w:top w:val="nil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vAlign w:val="center"/>
          </w:tcPr>
          <w:p w:rsidR="001F5861" w:rsidRPr="007B2FF7" w:rsidRDefault="001F5861" w:rsidP="007B2FF7">
            <w:pPr>
              <w:ind w:left="-97" w:right="-115"/>
              <w:jc w:val="center"/>
              <w:rPr>
                <w:rFonts w:ascii="Klavika Rg" w:hAnsi="Klavika Rg"/>
                <w:color w:val="BFBFBF" w:themeColor="background1" w:themeShade="BF"/>
                <w:sz w:val="12"/>
                <w:szCs w:val="12"/>
              </w:rPr>
            </w:pPr>
            <w:r w:rsidRPr="007B2FF7">
              <w:rPr>
                <w:rFonts w:ascii="Klavika Rg" w:hAnsi="Klavika Rg"/>
                <w:color w:val="BFBFBF" w:themeColor="background1" w:themeShade="BF"/>
                <w:sz w:val="12"/>
                <w:szCs w:val="12"/>
              </w:rPr>
              <w:t>9</w:t>
            </w:r>
          </w:p>
        </w:tc>
        <w:tc>
          <w:tcPr>
            <w:tcW w:w="62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Texto6"/>
                  <w:enabled/>
                  <w:calcOnExit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F5861" w:rsidRDefault="001F5861" w:rsidP="00351FDE">
            <w:pPr>
              <w:jc w:val="both"/>
              <w:rPr>
                <w:rFonts w:ascii="Klavika Rg" w:hAnsi="Klavika Rg"/>
                <w:sz w:val="16"/>
              </w:rPr>
            </w:pPr>
          </w:p>
        </w:tc>
      </w:tr>
      <w:tr w:rsidR="001F5861" w:rsidTr="001F5861">
        <w:trPr>
          <w:trHeight w:val="283"/>
        </w:trPr>
        <w:tc>
          <w:tcPr>
            <w:tcW w:w="62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Texto6"/>
                  <w:enabled/>
                  <w:calcOnExit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5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5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F5861" w:rsidRDefault="001F5861" w:rsidP="007C5DF7">
            <w:pPr>
              <w:jc w:val="both"/>
              <w:rPr>
                <w:rFonts w:ascii="Klavika Rg" w:hAnsi="Klavika Rg"/>
                <w:sz w:val="16"/>
              </w:rPr>
            </w:pPr>
          </w:p>
        </w:tc>
        <w:tc>
          <w:tcPr>
            <w:tcW w:w="227" w:type="dxa"/>
            <w:tcBorders>
              <w:top w:val="nil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vAlign w:val="center"/>
          </w:tcPr>
          <w:p w:rsidR="001F5861" w:rsidRPr="007B2FF7" w:rsidRDefault="001F5861" w:rsidP="007B2FF7">
            <w:pPr>
              <w:ind w:left="-97" w:right="-115"/>
              <w:jc w:val="center"/>
              <w:rPr>
                <w:rFonts w:ascii="Klavika Rg" w:hAnsi="Klavika Rg"/>
                <w:color w:val="BFBFBF" w:themeColor="background1" w:themeShade="BF"/>
                <w:sz w:val="12"/>
                <w:szCs w:val="12"/>
              </w:rPr>
            </w:pPr>
            <w:r w:rsidRPr="007B2FF7">
              <w:rPr>
                <w:rFonts w:ascii="Klavika Rg" w:hAnsi="Klavika Rg"/>
                <w:color w:val="BFBFBF" w:themeColor="background1" w:themeShade="BF"/>
                <w:sz w:val="12"/>
                <w:szCs w:val="12"/>
              </w:rPr>
              <w:t>10</w:t>
            </w:r>
          </w:p>
        </w:tc>
        <w:tc>
          <w:tcPr>
            <w:tcW w:w="62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Texto6"/>
                  <w:enabled/>
                  <w:calcOnExit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F5861" w:rsidRDefault="001F5861" w:rsidP="00351FDE">
            <w:pPr>
              <w:jc w:val="both"/>
              <w:rPr>
                <w:rFonts w:ascii="Klavika Rg" w:hAnsi="Klavika Rg"/>
                <w:sz w:val="16"/>
              </w:rPr>
            </w:pPr>
          </w:p>
        </w:tc>
      </w:tr>
      <w:tr w:rsidR="001F5861" w:rsidTr="001F5861">
        <w:trPr>
          <w:trHeight w:val="283"/>
        </w:trPr>
        <w:tc>
          <w:tcPr>
            <w:tcW w:w="62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Texto6"/>
                  <w:enabled/>
                  <w:calcOnExit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5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5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F5861" w:rsidRDefault="001F5861" w:rsidP="007C5DF7">
            <w:pPr>
              <w:jc w:val="both"/>
              <w:rPr>
                <w:rFonts w:ascii="Klavika Rg" w:hAnsi="Klavika Rg"/>
                <w:sz w:val="16"/>
              </w:rPr>
            </w:pPr>
          </w:p>
        </w:tc>
        <w:tc>
          <w:tcPr>
            <w:tcW w:w="227" w:type="dxa"/>
            <w:tcBorders>
              <w:top w:val="nil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vAlign w:val="center"/>
          </w:tcPr>
          <w:p w:rsidR="001F5861" w:rsidRPr="007B2FF7" w:rsidRDefault="001F5861" w:rsidP="007B2FF7">
            <w:pPr>
              <w:ind w:left="-97" w:right="-115"/>
              <w:jc w:val="center"/>
              <w:rPr>
                <w:rFonts w:ascii="Klavika Rg" w:hAnsi="Klavika Rg"/>
                <w:color w:val="BFBFBF" w:themeColor="background1" w:themeShade="BF"/>
                <w:sz w:val="12"/>
                <w:szCs w:val="12"/>
              </w:rPr>
            </w:pPr>
            <w:r w:rsidRPr="007B2FF7">
              <w:rPr>
                <w:rFonts w:ascii="Klavika Rg" w:hAnsi="Klavika Rg"/>
                <w:color w:val="BFBFBF" w:themeColor="background1" w:themeShade="BF"/>
                <w:sz w:val="12"/>
                <w:szCs w:val="12"/>
              </w:rPr>
              <w:t>11</w:t>
            </w:r>
          </w:p>
        </w:tc>
        <w:tc>
          <w:tcPr>
            <w:tcW w:w="62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Texto6"/>
                  <w:enabled/>
                  <w:calcOnExit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F5861" w:rsidRDefault="001F5861" w:rsidP="00351FDE">
            <w:pPr>
              <w:jc w:val="both"/>
              <w:rPr>
                <w:rFonts w:ascii="Klavika Rg" w:hAnsi="Klavika Rg"/>
                <w:sz w:val="16"/>
              </w:rPr>
            </w:pPr>
          </w:p>
        </w:tc>
      </w:tr>
      <w:tr w:rsidR="001F5861" w:rsidTr="001F5861">
        <w:trPr>
          <w:trHeight w:val="283"/>
        </w:trPr>
        <w:tc>
          <w:tcPr>
            <w:tcW w:w="62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Texto6"/>
                  <w:enabled/>
                  <w:calcOnExit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5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5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F5861" w:rsidRDefault="001F5861" w:rsidP="007C5DF7">
            <w:pPr>
              <w:jc w:val="both"/>
              <w:rPr>
                <w:rFonts w:ascii="Klavika Rg" w:hAnsi="Klavika Rg"/>
                <w:sz w:val="16"/>
              </w:rPr>
            </w:pPr>
          </w:p>
        </w:tc>
        <w:tc>
          <w:tcPr>
            <w:tcW w:w="227" w:type="dxa"/>
            <w:tcBorders>
              <w:top w:val="nil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vAlign w:val="center"/>
          </w:tcPr>
          <w:p w:rsidR="001F5861" w:rsidRPr="007B2FF7" w:rsidRDefault="001F5861" w:rsidP="007B2FF7">
            <w:pPr>
              <w:ind w:left="-97" w:right="-115"/>
              <w:jc w:val="center"/>
              <w:rPr>
                <w:rFonts w:ascii="Klavika Rg" w:hAnsi="Klavika Rg"/>
                <w:color w:val="BFBFBF" w:themeColor="background1" w:themeShade="BF"/>
                <w:sz w:val="12"/>
                <w:szCs w:val="12"/>
              </w:rPr>
            </w:pPr>
            <w:r w:rsidRPr="007B2FF7">
              <w:rPr>
                <w:rFonts w:ascii="Klavika Rg" w:hAnsi="Klavika Rg"/>
                <w:color w:val="BFBFBF" w:themeColor="background1" w:themeShade="BF"/>
                <w:sz w:val="12"/>
                <w:szCs w:val="12"/>
              </w:rPr>
              <w:t>12</w:t>
            </w:r>
          </w:p>
        </w:tc>
        <w:tc>
          <w:tcPr>
            <w:tcW w:w="62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Texto6"/>
                  <w:enabled/>
                  <w:calcOnExit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F5861" w:rsidRDefault="001F5861" w:rsidP="00351FDE">
            <w:pPr>
              <w:jc w:val="both"/>
              <w:rPr>
                <w:rFonts w:ascii="Klavika Rg" w:hAnsi="Klavika Rg"/>
                <w:sz w:val="16"/>
              </w:rPr>
            </w:pPr>
          </w:p>
        </w:tc>
      </w:tr>
      <w:tr w:rsidR="001F5861" w:rsidTr="001F5861">
        <w:trPr>
          <w:trHeight w:val="283"/>
        </w:trPr>
        <w:tc>
          <w:tcPr>
            <w:tcW w:w="62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Texto6"/>
                  <w:enabled/>
                  <w:calcOnExit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5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5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F5861" w:rsidRDefault="001F5861" w:rsidP="007C5DF7">
            <w:pPr>
              <w:jc w:val="both"/>
              <w:rPr>
                <w:rFonts w:ascii="Klavika Rg" w:hAnsi="Klavika Rg"/>
                <w:sz w:val="16"/>
              </w:rPr>
            </w:pPr>
          </w:p>
        </w:tc>
        <w:tc>
          <w:tcPr>
            <w:tcW w:w="227" w:type="dxa"/>
            <w:tcBorders>
              <w:top w:val="nil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vAlign w:val="center"/>
          </w:tcPr>
          <w:p w:rsidR="001F5861" w:rsidRPr="007B2FF7" w:rsidRDefault="001F5861" w:rsidP="007B2FF7">
            <w:pPr>
              <w:ind w:left="-97" w:right="-115"/>
              <w:jc w:val="center"/>
              <w:rPr>
                <w:rFonts w:ascii="Klavika Rg" w:hAnsi="Klavika Rg"/>
                <w:color w:val="BFBFBF" w:themeColor="background1" w:themeShade="BF"/>
                <w:sz w:val="12"/>
                <w:szCs w:val="12"/>
              </w:rPr>
            </w:pPr>
            <w:r w:rsidRPr="007B2FF7">
              <w:rPr>
                <w:rFonts w:ascii="Klavika Rg" w:hAnsi="Klavika Rg"/>
                <w:color w:val="BFBFBF" w:themeColor="background1" w:themeShade="BF"/>
                <w:sz w:val="12"/>
                <w:szCs w:val="12"/>
              </w:rPr>
              <w:t>13</w:t>
            </w:r>
          </w:p>
        </w:tc>
        <w:tc>
          <w:tcPr>
            <w:tcW w:w="62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Texto6"/>
                  <w:enabled/>
                  <w:calcOnExit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F5861" w:rsidRDefault="001F5861" w:rsidP="00351FDE">
            <w:pPr>
              <w:jc w:val="both"/>
              <w:rPr>
                <w:rFonts w:ascii="Klavika Rg" w:hAnsi="Klavika Rg"/>
                <w:sz w:val="16"/>
              </w:rPr>
            </w:pPr>
          </w:p>
        </w:tc>
      </w:tr>
      <w:tr w:rsidR="001F5861" w:rsidTr="001F5861">
        <w:trPr>
          <w:trHeight w:val="283"/>
        </w:trPr>
        <w:tc>
          <w:tcPr>
            <w:tcW w:w="62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Texto6"/>
                  <w:enabled/>
                  <w:calcOnExit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5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5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F5861" w:rsidRDefault="001F5861" w:rsidP="007C5DF7">
            <w:pPr>
              <w:jc w:val="both"/>
              <w:rPr>
                <w:rFonts w:ascii="Klavika Rg" w:hAnsi="Klavika Rg"/>
                <w:sz w:val="16"/>
              </w:rPr>
            </w:pPr>
          </w:p>
        </w:tc>
        <w:tc>
          <w:tcPr>
            <w:tcW w:w="227" w:type="dxa"/>
            <w:tcBorders>
              <w:top w:val="nil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vAlign w:val="center"/>
          </w:tcPr>
          <w:p w:rsidR="001F5861" w:rsidRPr="007B2FF7" w:rsidRDefault="001F5861" w:rsidP="007B2FF7">
            <w:pPr>
              <w:ind w:left="-97" w:right="-115"/>
              <w:jc w:val="center"/>
              <w:rPr>
                <w:rFonts w:ascii="Klavika Rg" w:hAnsi="Klavika Rg"/>
                <w:color w:val="BFBFBF" w:themeColor="background1" w:themeShade="BF"/>
                <w:sz w:val="12"/>
                <w:szCs w:val="12"/>
              </w:rPr>
            </w:pPr>
            <w:r w:rsidRPr="007B2FF7">
              <w:rPr>
                <w:rFonts w:ascii="Klavika Rg" w:hAnsi="Klavika Rg"/>
                <w:color w:val="BFBFBF" w:themeColor="background1" w:themeShade="BF"/>
                <w:sz w:val="12"/>
                <w:szCs w:val="12"/>
              </w:rPr>
              <w:t>14</w:t>
            </w:r>
          </w:p>
        </w:tc>
        <w:tc>
          <w:tcPr>
            <w:tcW w:w="62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Texto6"/>
                  <w:enabled/>
                  <w:calcOnExit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F5861" w:rsidRDefault="001F5861" w:rsidP="00351FDE">
            <w:pPr>
              <w:jc w:val="both"/>
              <w:rPr>
                <w:rFonts w:ascii="Klavika Rg" w:hAnsi="Klavika Rg"/>
                <w:sz w:val="16"/>
              </w:rPr>
            </w:pPr>
          </w:p>
        </w:tc>
      </w:tr>
      <w:tr w:rsidR="001F5861" w:rsidTr="001F5861">
        <w:trPr>
          <w:trHeight w:val="283"/>
        </w:trPr>
        <w:tc>
          <w:tcPr>
            <w:tcW w:w="62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Texto6"/>
                  <w:enabled/>
                  <w:calcOnExit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5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5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F5861" w:rsidRDefault="001F5861" w:rsidP="007C5DF7">
            <w:pPr>
              <w:jc w:val="both"/>
              <w:rPr>
                <w:rFonts w:ascii="Klavika Rg" w:hAnsi="Klavika Rg"/>
                <w:sz w:val="16"/>
              </w:rPr>
            </w:pPr>
          </w:p>
        </w:tc>
        <w:tc>
          <w:tcPr>
            <w:tcW w:w="227" w:type="dxa"/>
            <w:tcBorders>
              <w:top w:val="nil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vAlign w:val="center"/>
          </w:tcPr>
          <w:p w:rsidR="001F5861" w:rsidRPr="007B2FF7" w:rsidRDefault="001F5861" w:rsidP="007B2FF7">
            <w:pPr>
              <w:ind w:left="-97" w:right="-115"/>
              <w:jc w:val="center"/>
              <w:rPr>
                <w:rFonts w:ascii="Klavika Rg" w:hAnsi="Klavika Rg"/>
                <w:color w:val="BFBFBF" w:themeColor="background1" w:themeShade="BF"/>
                <w:sz w:val="12"/>
                <w:szCs w:val="12"/>
              </w:rPr>
            </w:pPr>
            <w:r w:rsidRPr="007B2FF7">
              <w:rPr>
                <w:rFonts w:ascii="Klavika Rg" w:hAnsi="Klavika Rg"/>
                <w:color w:val="BFBFBF" w:themeColor="background1" w:themeShade="BF"/>
                <w:sz w:val="12"/>
                <w:szCs w:val="12"/>
              </w:rPr>
              <w:t>15</w:t>
            </w:r>
          </w:p>
        </w:tc>
        <w:tc>
          <w:tcPr>
            <w:tcW w:w="62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Texto6"/>
                  <w:enabled/>
                  <w:calcOnExit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F5861" w:rsidRDefault="001F5861" w:rsidP="00351FDE">
            <w:pPr>
              <w:jc w:val="both"/>
              <w:rPr>
                <w:rFonts w:ascii="Klavika Rg" w:hAnsi="Klavika Rg"/>
                <w:sz w:val="16"/>
              </w:rPr>
            </w:pPr>
          </w:p>
        </w:tc>
      </w:tr>
      <w:tr w:rsidR="001F5861" w:rsidTr="001F5861">
        <w:trPr>
          <w:trHeight w:val="283"/>
        </w:trPr>
        <w:tc>
          <w:tcPr>
            <w:tcW w:w="62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Texto6"/>
                  <w:enabled/>
                  <w:calcOnExit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5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5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F5861" w:rsidRDefault="001F5861" w:rsidP="007C5DF7">
            <w:pPr>
              <w:jc w:val="both"/>
              <w:rPr>
                <w:rFonts w:ascii="Klavika Rg" w:hAnsi="Klavika Rg"/>
                <w:sz w:val="16"/>
              </w:rPr>
            </w:pPr>
          </w:p>
        </w:tc>
        <w:tc>
          <w:tcPr>
            <w:tcW w:w="227" w:type="dxa"/>
            <w:tcBorders>
              <w:top w:val="nil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vAlign w:val="center"/>
          </w:tcPr>
          <w:p w:rsidR="001F5861" w:rsidRPr="007B2FF7" w:rsidRDefault="001F5861" w:rsidP="007B2FF7">
            <w:pPr>
              <w:ind w:left="-97" w:right="-115"/>
              <w:jc w:val="center"/>
              <w:rPr>
                <w:rFonts w:ascii="Klavika Rg" w:hAnsi="Klavika Rg"/>
                <w:color w:val="BFBFBF" w:themeColor="background1" w:themeShade="BF"/>
                <w:sz w:val="12"/>
                <w:szCs w:val="12"/>
              </w:rPr>
            </w:pPr>
            <w:r w:rsidRPr="007B2FF7">
              <w:rPr>
                <w:rFonts w:ascii="Klavika Rg" w:hAnsi="Klavika Rg"/>
                <w:color w:val="BFBFBF" w:themeColor="background1" w:themeShade="BF"/>
                <w:sz w:val="12"/>
                <w:szCs w:val="12"/>
              </w:rPr>
              <w:t>16</w:t>
            </w:r>
          </w:p>
        </w:tc>
        <w:tc>
          <w:tcPr>
            <w:tcW w:w="62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Texto6"/>
                  <w:enabled/>
                  <w:calcOnExit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F5861" w:rsidRDefault="001F5861" w:rsidP="00351FDE">
            <w:pPr>
              <w:jc w:val="both"/>
              <w:rPr>
                <w:rFonts w:ascii="Klavika Rg" w:hAnsi="Klavika Rg"/>
                <w:sz w:val="16"/>
              </w:rPr>
            </w:pPr>
          </w:p>
        </w:tc>
      </w:tr>
      <w:tr w:rsidR="001F5861" w:rsidTr="001F5861">
        <w:trPr>
          <w:trHeight w:val="283"/>
        </w:trPr>
        <w:tc>
          <w:tcPr>
            <w:tcW w:w="62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Texto6"/>
                  <w:enabled/>
                  <w:calcOnExit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5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5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F5861" w:rsidRDefault="001F5861" w:rsidP="007C5DF7">
            <w:pPr>
              <w:jc w:val="both"/>
              <w:rPr>
                <w:rFonts w:ascii="Klavika Rg" w:hAnsi="Klavika Rg"/>
                <w:sz w:val="16"/>
              </w:rPr>
            </w:pPr>
          </w:p>
        </w:tc>
        <w:tc>
          <w:tcPr>
            <w:tcW w:w="227" w:type="dxa"/>
            <w:tcBorders>
              <w:top w:val="nil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vAlign w:val="center"/>
          </w:tcPr>
          <w:p w:rsidR="001F5861" w:rsidRPr="007B2FF7" w:rsidRDefault="001F5861" w:rsidP="007B2FF7">
            <w:pPr>
              <w:ind w:left="-97" w:right="-115"/>
              <w:jc w:val="center"/>
              <w:rPr>
                <w:rFonts w:ascii="Klavika Rg" w:hAnsi="Klavika Rg"/>
                <w:color w:val="BFBFBF" w:themeColor="background1" w:themeShade="BF"/>
                <w:sz w:val="12"/>
                <w:szCs w:val="12"/>
              </w:rPr>
            </w:pPr>
            <w:r w:rsidRPr="007B2FF7">
              <w:rPr>
                <w:rFonts w:ascii="Klavika Rg" w:hAnsi="Klavika Rg"/>
                <w:color w:val="BFBFBF" w:themeColor="background1" w:themeShade="BF"/>
                <w:sz w:val="12"/>
                <w:szCs w:val="12"/>
              </w:rPr>
              <w:t>17</w:t>
            </w:r>
          </w:p>
        </w:tc>
        <w:tc>
          <w:tcPr>
            <w:tcW w:w="62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Texto6"/>
                  <w:enabled/>
                  <w:calcOnExit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F5861" w:rsidRDefault="001F5861" w:rsidP="00351FDE">
            <w:pPr>
              <w:jc w:val="both"/>
              <w:rPr>
                <w:rFonts w:ascii="Klavika Rg" w:hAnsi="Klavika Rg"/>
                <w:sz w:val="16"/>
              </w:rPr>
            </w:pPr>
          </w:p>
        </w:tc>
      </w:tr>
      <w:tr w:rsidR="001F5861" w:rsidTr="001F5861">
        <w:trPr>
          <w:trHeight w:val="283"/>
        </w:trPr>
        <w:tc>
          <w:tcPr>
            <w:tcW w:w="62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Texto6"/>
                  <w:enabled/>
                  <w:calcOnExit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5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5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F5861" w:rsidRDefault="001F5861" w:rsidP="007C5DF7">
            <w:pPr>
              <w:jc w:val="both"/>
              <w:rPr>
                <w:rFonts w:ascii="Klavika Rg" w:hAnsi="Klavika Rg"/>
                <w:sz w:val="16"/>
              </w:rPr>
            </w:pPr>
          </w:p>
        </w:tc>
        <w:tc>
          <w:tcPr>
            <w:tcW w:w="227" w:type="dxa"/>
            <w:tcBorders>
              <w:top w:val="nil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vAlign w:val="center"/>
          </w:tcPr>
          <w:p w:rsidR="001F5861" w:rsidRPr="007B2FF7" w:rsidRDefault="001F5861" w:rsidP="007B2FF7">
            <w:pPr>
              <w:ind w:left="-97" w:right="-115"/>
              <w:jc w:val="center"/>
              <w:rPr>
                <w:rFonts w:ascii="Klavika Rg" w:hAnsi="Klavika Rg"/>
                <w:color w:val="BFBFBF" w:themeColor="background1" w:themeShade="BF"/>
                <w:sz w:val="12"/>
                <w:szCs w:val="12"/>
              </w:rPr>
            </w:pPr>
            <w:r w:rsidRPr="007B2FF7">
              <w:rPr>
                <w:rFonts w:ascii="Klavika Rg" w:hAnsi="Klavika Rg"/>
                <w:color w:val="BFBFBF" w:themeColor="background1" w:themeShade="BF"/>
                <w:sz w:val="12"/>
                <w:szCs w:val="12"/>
              </w:rPr>
              <w:t>18</w:t>
            </w:r>
          </w:p>
        </w:tc>
        <w:tc>
          <w:tcPr>
            <w:tcW w:w="62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Texto6"/>
                  <w:enabled/>
                  <w:calcOnExit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F5861" w:rsidRDefault="001F5861" w:rsidP="00351FDE">
            <w:pPr>
              <w:jc w:val="both"/>
              <w:rPr>
                <w:rFonts w:ascii="Klavika Rg" w:hAnsi="Klavika Rg"/>
                <w:sz w:val="16"/>
              </w:rPr>
            </w:pPr>
          </w:p>
        </w:tc>
      </w:tr>
      <w:tr w:rsidR="001F5861" w:rsidTr="001F5861">
        <w:trPr>
          <w:trHeight w:val="283"/>
        </w:trPr>
        <w:tc>
          <w:tcPr>
            <w:tcW w:w="62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Texto6"/>
                  <w:enabled/>
                  <w:calcOnExit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5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5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F5861" w:rsidRDefault="001F5861" w:rsidP="007C5DF7">
            <w:pPr>
              <w:jc w:val="both"/>
              <w:rPr>
                <w:rFonts w:ascii="Klavika Rg" w:hAnsi="Klavika Rg"/>
                <w:sz w:val="16"/>
              </w:rPr>
            </w:pPr>
          </w:p>
        </w:tc>
        <w:tc>
          <w:tcPr>
            <w:tcW w:w="227" w:type="dxa"/>
            <w:tcBorders>
              <w:top w:val="nil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vAlign w:val="center"/>
          </w:tcPr>
          <w:p w:rsidR="001F5861" w:rsidRPr="007B2FF7" w:rsidRDefault="001F5861" w:rsidP="007B2FF7">
            <w:pPr>
              <w:ind w:left="-97" w:right="-115"/>
              <w:jc w:val="center"/>
              <w:rPr>
                <w:rFonts w:ascii="Klavika Rg" w:hAnsi="Klavika Rg"/>
                <w:color w:val="BFBFBF" w:themeColor="background1" w:themeShade="BF"/>
                <w:sz w:val="12"/>
                <w:szCs w:val="12"/>
              </w:rPr>
            </w:pPr>
            <w:r w:rsidRPr="007B2FF7">
              <w:rPr>
                <w:rFonts w:ascii="Klavika Rg" w:hAnsi="Klavika Rg"/>
                <w:color w:val="BFBFBF" w:themeColor="background1" w:themeShade="BF"/>
                <w:sz w:val="12"/>
                <w:szCs w:val="12"/>
              </w:rPr>
              <w:t>19</w:t>
            </w:r>
          </w:p>
        </w:tc>
        <w:tc>
          <w:tcPr>
            <w:tcW w:w="62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Texto6"/>
                  <w:enabled/>
                  <w:calcOnExit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F5861" w:rsidRDefault="001F5861" w:rsidP="00351FDE">
            <w:pPr>
              <w:jc w:val="both"/>
              <w:rPr>
                <w:rFonts w:ascii="Klavika Rg" w:hAnsi="Klavika Rg"/>
                <w:sz w:val="16"/>
              </w:rPr>
            </w:pPr>
          </w:p>
        </w:tc>
      </w:tr>
      <w:tr w:rsidR="001F5861" w:rsidTr="001F5861">
        <w:trPr>
          <w:trHeight w:val="283"/>
        </w:trPr>
        <w:tc>
          <w:tcPr>
            <w:tcW w:w="62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Texto6"/>
                  <w:enabled/>
                  <w:calcOnExit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5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5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F5861" w:rsidRDefault="001F5861" w:rsidP="007C5DF7">
            <w:pPr>
              <w:jc w:val="both"/>
              <w:rPr>
                <w:rFonts w:ascii="Klavika Rg" w:hAnsi="Klavika Rg"/>
                <w:sz w:val="16"/>
              </w:rPr>
            </w:pPr>
          </w:p>
        </w:tc>
        <w:tc>
          <w:tcPr>
            <w:tcW w:w="227" w:type="dxa"/>
            <w:tcBorders>
              <w:top w:val="nil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vAlign w:val="center"/>
          </w:tcPr>
          <w:p w:rsidR="001F5861" w:rsidRPr="007B2FF7" w:rsidRDefault="001F5861" w:rsidP="007B2FF7">
            <w:pPr>
              <w:ind w:left="-97" w:right="-115"/>
              <w:jc w:val="center"/>
              <w:rPr>
                <w:rFonts w:ascii="Klavika Rg" w:hAnsi="Klavika Rg"/>
                <w:color w:val="BFBFBF" w:themeColor="background1" w:themeShade="BF"/>
                <w:sz w:val="12"/>
                <w:szCs w:val="12"/>
              </w:rPr>
            </w:pPr>
            <w:r w:rsidRPr="007B2FF7">
              <w:rPr>
                <w:rFonts w:ascii="Klavika Rg" w:hAnsi="Klavika Rg"/>
                <w:color w:val="BFBFBF" w:themeColor="background1" w:themeShade="BF"/>
                <w:sz w:val="12"/>
                <w:szCs w:val="12"/>
              </w:rPr>
              <w:t>20</w:t>
            </w:r>
          </w:p>
        </w:tc>
        <w:tc>
          <w:tcPr>
            <w:tcW w:w="62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Texto6"/>
                  <w:enabled/>
                  <w:calcOnExit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F5861" w:rsidRDefault="001F5861" w:rsidP="00351FDE">
            <w:pPr>
              <w:jc w:val="both"/>
              <w:rPr>
                <w:rFonts w:ascii="Klavika Rg" w:hAnsi="Klavika Rg"/>
                <w:sz w:val="16"/>
              </w:rPr>
            </w:pPr>
          </w:p>
        </w:tc>
      </w:tr>
      <w:tr w:rsidR="001F5861" w:rsidTr="001F5861">
        <w:trPr>
          <w:trHeight w:val="283"/>
        </w:trPr>
        <w:tc>
          <w:tcPr>
            <w:tcW w:w="62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Texto6"/>
                  <w:enabled/>
                  <w:calcOnExit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5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5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F5861" w:rsidRDefault="001F5861" w:rsidP="007C5DF7">
            <w:pPr>
              <w:jc w:val="both"/>
              <w:rPr>
                <w:rFonts w:ascii="Klavika Rg" w:hAnsi="Klavika Rg"/>
                <w:sz w:val="16"/>
              </w:rPr>
            </w:pPr>
          </w:p>
        </w:tc>
        <w:tc>
          <w:tcPr>
            <w:tcW w:w="227" w:type="dxa"/>
            <w:tcBorders>
              <w:top w:val="nil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vAlign w:val="center"/>
          </w:tcPr>
          <w:p w:rsidR="001F5861" w:rsidRPr="007B2FF7" w:rsidRDefault="001F5861" w:rsidP="007B2FF7">
            <w:pPr>
              <w:ind w:left="-97" w:right="-115"/>
              <w:jc w:val="center"/>
              <w:rPr>
                <w:rFonts w:ascii="Klavika Rg" w:hAnsi="Klavika Rg"/>
                <w:color w:val="BFBFBF" w:themeColor="background1" w:themeShade="BF"/>
                <w:sz w:val="12"/>
                <w:szCs w:val="12"/>
              </w:rPr>
            </w:pPr>
            <w:r w:rsidRPr="007B2FF7">
              <w:rPr>
                <w:rFonts w:ascii="Klavika Rg" w:hAnsi="Klavika Rg"/>
                <w:color w:val="BFBFBF" w:themeColor="background1" w:themeShade="BF"/>
                <w:sz w:val="12"/>
                <w:szCs w:val="12"/>
              </w:rPr>
              <w:t>21</w:t>
            </w:r>
          </w:p>
        </w:tc>
        <w:tc>
          <w:tcPr>
            <w:tcW w:w="62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Texto6"/>
                  <w:enabled/>
                  <w:calcOnExit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F5861" w:rsidRDefault="001F5861" w:rsidP="00351FDE">
            <w:pPr>
              <w:jc w:val="both"/>
              <w:rPr>
                <w:rFonts w:ascii="Klavika Rg" w:hAnsi="Klavika Rg"/>
                <w:sz w:val="16"/>
              </w:rPr>
            </w:pPr>
          </w:p>
        </w:tc>
      </w:tr>
      <w:tr w:rsidR="001F5861" w:rsidTr="001F5861">
        <w:trPr>
          <w:trHeight w:val="283"/>
        </w:trPr>
        <w:tc>
          <w:tcPr>
            <w:tcW w:w="62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Texto6"/>
                  <w:enabled/>
                  <w:calcOnExit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5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5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F5861" w:rsidRDefault="001F5861" w:rsidP="007C5DF7">
            <w:pPr>
              <w:jc w:val="both"/>
              <w:rPr>
                <w:rFonts w:ascii="Klavika Rg" w:hAnsi="Klavika Rg"/>
                <w:sz w:val="16"/>
              </w:rPr>
            </w:pPr>
          </w:p>
        </w:tc>
        <w:tc>
          <w:tcPr>
            <w:tcW w:w="227" w:type="dxa"/>
            <w:tcBorders>
              <w:top w:val="nil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vAlign w:val="center"/>
          </w:tcPr>
          <w:p w:rsidR="001F5861" w:rsidRPr="007B2FF7" w:rsidRDefault="001F5861" w:rsidP="007B2FF7">
            <w:pPr>
              <w:ind w:left="-97" w:right="-115"/>
              <w:jc w:val="center"/>
              <w:rPr>
                <w:rFonts w:ascii="Klavika Rg" w:hAnsi="Klavika Rg"/>
                <w:color w:val="BFBFBF" w:themeColor="background1" w:themeShade="BF"/>
                <w:sz w:val="12"/>
                <w:szCs w:val="12"/>
              </w:rPr>
            </w:pPr>
            <w:r w:rsidRPr="007B2FF7">
              <w:rPr>
                <w:rFonts w:ascii="Klavika Rg" w:hAnsi="Klavika Rg"/>
                <w:color w:val="BFBFBF" w:themeColor="background1" w:themeShade="BF"/>
                <w:sz w:val="12"/>
                <w:szCs w:val="12"/>
              </w:rPr>
              <w:t>22</w:t>
            </w:r>
          </w:p>
        </w:tc>
        <w:tc>
          <w:tcPr>
            <w:tcW w:w="62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Texto6"/>
                  <w:enabled/>
                  <w:calcOnExit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F5861" w:rsidRDefault="001F5861" w:rsidP="00351FDE">
            <w:pPr>
              <w:jc w:val="both"/>
              <w:rPr>
                <w:rFonts w:ascii="Klavika Rg" w:hAnsi="Klavika Rg"/>
                <w:sz w:val="16"/>
              </w:rPr>
            </w:pPr>
          </w:p>
        </w:tc>
      </w:tr>
      <w:tr w:rsidR="001F5861" w:rsidTr="001F5861">
        <w:trPr>
          <w:trHeight w:val="283"/>
        </w:trPr>
        <w:tc>
          <w:tcPr>
            <w:tcW w:w="62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Texto6"/>
                  <w:enabled/>
                  <w:calcOnExit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5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5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F5861" w:rsidRDefault="001F5861" w:rsidP="007C5DF7">
            <w:pPr>
              <w:jc w:val="both"/>
              <w:rPr>
                <w:rFonts w:ascii="Klavika Rg" w:hAnsi="Klavika Rg"/>
                <w:sz w:val="16"/>
              </w:rPr>
            </w:pPr>
          </w:p>
        </w:tc>
        <w:tc>
          <w:tcPr>
            <w:tcW w:w="227" w:type="dxa"/>
            <w:tcBorders>
              <w:top w:val="nil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vAlign w:val="center"/>
          </w:tcPr>
          <w:p w:rsidR="001F5861" w:rsidRPr="007B2FF7" w:rsidRDefault="001F5861" w:rsidP="007B2FF7">
            <w:pPr>
              <w:ind w:left="-97" w:right="-115"/>
              <w:jc w:val="center"/>
              <w:rPr>
                <w:rFonts w:ascii="Klavika Rg" w:hAnsi="Klavika Rg"/>
                <w:color w:val="BFBFBF" w:themeColor="background1" w:themeShade="BF"/>
                <w:sz w:val="12"/>
                <w:szCs w:val="12"/>
              </w:rPr>
            </w:pPr>
            <w:r w:rsidRPr="007B2FF7">
              <w:rPr>
                <w:rFonts w:ascii="Klavika Rg" w:hAnsi="Klavika Rg"/>
                <w:color w:val="BFBFBF" w:themeColor="background1" w:themeShade="BF"/>
                <w:sz w:val="12"/>
                <w:szCs w:val="12"/>
              </w:rPr>
              <w:t>23</w:t>
            </w:r>
          </w:p>
        </w:tc>
        <w:tc>
          <w:tcPr>
            <w:tcW w:w="62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Texto6"/>
                  <w:enabled/>
                  <w:calcOnExit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F5861" w:rsidRDefault="001F5861" w:rsidP="00351FDE">
            <w:pPr>
              <w:jc w:val="both"/>
              <w:rPr>
                <w:rFonts w:ascii="Klavika Rg" w:hAnsi="Klavika Rg"/>
                <w:sz w:val="16"/>
              </w:rPr>
            </w:pPr>
          </w:p>
        </w:tc>
      </w:tr>
      <w:tr w:rsidR="001F5861" w:rsidTr="001F5861">
        <w:trPr>
          <w:trHeight w:val="283"/>
        </w:trPr>
        <w:tc>
          <w:tcPr>
            <w:tcW w:w="62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Texto6"/>
                  <w:enabled/>
                  <w:calcOnExit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5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5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F5861" w:rsidRDefault="001F5861" w:rsidP="007C5DF7">
            <w:pPr>
              <w:jc w:val="both"/>
              <w:rPr>
                <w:rFonts w:ascii="Klavika Rg" w:hAnsi="Klavika Rg"/>
                <w:sz w:val="16"/>
              </w:rPr>
            </w:pPr>
          </w:p>
        </w:tc>
        <w:tc>
          <w:tcPr>
            <w:tcW w:w="227" w:type="dxa"/>
            <w:tcBorders>
              <w:top w:val="nil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vAlign w:val="center"/>
          </w:tcPr>
          <w:p w:rsidR="001F5861" w:rsidRPr="007B2FF7" w:rsidRDefault="001F5861" w:rsidP="007B2FF7">
            <w:pPr>
              <w:ind w:left="-97" w:right="-115"/>
              <w:jc w:val="center"/>
              <w:rPr>
                <w:rFonts w:ascii="Klavika Rg" w:hAnsi="Klavika Rg"/>
                <w:color w:val="BFBFBF" w:themeColor="background1" w:themeShade="BF"/>
                <w:sz w:val="12"/>
                <w:szCs w:val="12"/>
              </w:rPr>
            </w:pPr>
            <w:r w:rsidRPr="007B2FF7">
              <w:rPr>
                <w:rFonts w:ascii="Klavika Rg" w:hAnsi="Klavika Rg"/>
                <w:color w:val="BFBFBF" w:themeColor="background1" w:themeShade="BF"/>
                <w:sz w:val="12"/>
                <w:szCs w:val="12"/>
              </w:rPr>
              <w:t>24</w:t>
            </w:r>
          </w:p>
        </w:tc>
        <w:tc>
          <w:tcPr>
            <w:tcW w:w="62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Texto6"/>
                  <w:enabled/>
                  <w:calcOnExit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F5861" w:rsidRDefault="001F5861" w:rsidP="00351FDE">
            <w:pPr>
              <w:jc w:val="both"/>
              <w:rPr>
                <w:rFonts w:ascii="Klavika Rg" w:hAnsi="Klavika Rg"/>
                <w:sz w:val="16"/>
              </w:rPr>
            </w:pPr>
          </w:p>
        </w:tc>
      </w:tr>
      <w:tr w:rsidR="001F5861" w:rsidTr="001F5861">
        <w:trPr>
          <w:trHeight w:val="283"/>
        </w:trPr>
        <w:tc>
          <w:tcPr>
            <w:tcW w:w="62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Texto6"/>
                  <w:enabled/>
                  <w:calcOnExit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5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5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F5861" w:rsidRDefault="001F5861" w:rsidP="007C5DF7">
            <w:pPr>
              <w:jc w:val="both"/>
              <w:rPr>
                <w:rFonts w:ascii="Klavika Rg" w:hAnsi="Klavika Rg"/>
                <w:sz w:val="16"/>
              </w:rPr>
            </w:pPr>
          </w:p>
        </w:tc>
        <w:tc>
          <w:tcPr>
            <w:tcW w:w="227" w:type="dxa"/>
            <w:tcBorders>
              <w:top w:val="nil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vAlign w:val="center"/>
          </w:tcPr>
          <w:p w:rsidR="001F5861" w:rsidRPr="007B2FF7" w:rsidRDefault="001F5861" w:rsidP="007B2FF7">
            <w:pPr>
              <w:ind w:left="-97" w:right="-115"/>
              <w:jc w:val="center"/>
              <w:rPr>
                <w:rFonts w:ascii="Klavika Rg" w:hAnsi="Klavika Rg"/>
                <w:color w:val="BFBFBF" w:themeColor="background1" w:themeShade="BF"/>
                <w:sz w:val="12"/>
                <w:szCs w:val="12"/>
              </w:rPr>
            </w:pPr>
            <w:r w:rsidRPr="007B2FF7">
              <w:rPr>
                <w:rFonts w:ascii="Klavika Rg" w:hAnsi="Klavika Rg"/>
                <w:color w:val="BFBFBF" w:themeColor="background1" w:themeShade="BF"/>
                <w:sz w:val="12"/>
                <w:szCs w:val="12"/>
              </w:rPr>
              <w:t>25</w:t>
            </w:r>
          </w:p>
        </w:tc>
        <w:tc>
          <w:tcPr>
            <w:tcW w:w="62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Texto6"/>
                  <w:enabled/>
                  <w:calcOnExit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F5861" w:rsidRDefault="001F5861" w:rsidP="00351FDE">
            <w:pPr>
              <w:jc w:val="both"/>
              <w:rPr>
                <w:rFonts w:ascii="Klavika Rg" w:hAnsi="Klavika Rg"/>
                <w:sz w:val="16"/>
              </w:rPr>
            </w:pPr>
          </w:p>
        </w:tc>
      </w:tr>
      <w:tr w:rsidR="001F5861" w:rsidTr="001F5861">
        <w:trPr>
          <w:trHeight w:val="283"/>
        </w:trPr>
        <w:tc>
          <w:tcPr>
            <w:tcW w:w="62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Texto6"/>
                  <w:enabled/>
                  <w:calcOnExit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5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5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F5861" w:rsidRDefault="001F5861" w:rsidP="007C5DF7">
            <w:pPr>
              <w:jc w:val="both"/>
              <w:rPr>
                <w:rFonts w:ascii="Klavika Rg" w:hAnsi="Klavika Rg"/>
                <w:sz w:val="16"/>
              </w:rPr>
            </w:pPr>
          </w:p>
        </w:tc>
        <w:tc>
          <w:tcPr>
            <w:tcW w:w="227" w:type="dxa"/>
            <w:tcBorders>
              <w:top w:val="nil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vAlign w:val="center"/>
          </w:tcPr>
          <w:p w:rsidR="001F5861" w:rsidRPr="007B2FF7" w:rsidRDefault="001F5861" w:rsidP="007B2FF7">
            <w:pPr>
              <w:ind w:left="-97" w:right="-115"/>
              <w:jc w:val="center"/>
              <w:rPr>
                <w:rFonts w:ascii="Klavika Rg" w:hAnsi="Klavika Rg"/>
                <w:color w:val="BFBFBF" w:themeColor="background1" w:themeShade="BF"/>
                <w:sz w:val="12"/>
                <w:szCs w:val="12"/>
              </w:rPr>
            </w:pPr>
            <w:r w:rsidRPr="007B2FF7">
              <w:rPr>
                <w:rFonts w:ascii="Klavika Rg" w:hAnsi="Klavika Rg"/>
                <w:color w:val="BFBFBF" w:themeColor="background1" w:themeShade="BF"/>
                <w:sz w:val="12"/>
                <w:szCs w:val="12"/>
              </w:rPr>
              <w:t>26</w:t>
            </w:r>
          </w:p>
        </w:tc>
        <w:tc>
          <w:tcPr>
            <w:tcW w:w="62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Texto6"/>
                  <w:enabled/>
                  <w:calcOnExit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F5861" w:rsidRDefault="001F5861" w:rsidP="00351FDE">
            <w:pPr>
              <w:jc w:val="both"/>
              <w:rPr>
                <w:rFonts w:ascii="Klavika Rg" w:hAnsi="Klavika Rg"/>
                <w:sz w:val="16"/>
              </w:rPr>
            </w:pPr>
          </w:p>
        </w:tc>
      </w:tr>
      <w:tr w:rsidR="001F5861" w:rsidTr="001F5861">
        <w:trPr>
          <w:trHeight w:val="283"/>
        </w:trPr>
        <w:tc>
          <w:tcPr>
            <w:tcW w:w="62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Texto6"/>
                  <w:enabled/>
                  <w:calcOnExit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5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5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F5861" w:rsidRDefault="001F5861" w:rsidP="007C5DF7">
            <w:pPr>
              <w:jc w:val="both"/>
              <w:rPr>
                <w:rFonts w:ascii="Klavika Rg" w:hAnsi="Klavika Rg"/>
                <w:sz w:val="16"/>
              </w:rPr>
            </w:pPr>
          </w:p>
        </w:tc>
        <w:tc>
          <w:tcPr>
            <w:tcW w:w="227" w:type="dxa"/>
            <w:tcBorders>
              <w:top w:val="nil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vAlign w:val="center"/>
          </w:tcPr>
          <w:p w:rsidR="001F5861" w:rsidRPr="007B2FF7" w:rsidRDefault="001F5861" w:rsidP="007B2FF7">
            <w:pPr>
              <w:ind w:left="-97" w:right="-115"/>
              <w:jc w:val="center"/>
              <w:rPr>
                <w:rFonts w:ascii="Klavika Rg" w:hAnsi="Klavika Rg"/>
                <w:color w:val="BFBFBF" w:themeColor="background1" w:themeShade="BF"/>
                <w:sz w:val="12"/>
                <w:szCs w:val="12"/>
              </w:rPr>
            </w:pPr>
            <w:r w:rsidRPr="007B2FF7">
              <w:rPr>
                <w:rFonts w:ascii="Klavika Rg" w:hAnsi="Klavika Rg"/>
                <w:color w:val="BFBFBF" w:themeColor="background1" w:themeShade="BF"/>
                <w:sz w:val="12"/>
                <w:szCs w:val="12"/>
              </w:rPr>
              <w:t>27</w:t>
            </w:r>
          </w:p>
        </w:tc>
        <w:tc>
          <w:tcPr>
            <w:tcW w:w="62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Texto6"/>
                  <w:enabled/>
                  <w:calcOnExit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F5861" w:rsidRDefault="001F5861" w:rsidP="00351FDE">
            <w:pPr>
              <w:jc w:val="both"/>
              <w:rPr>
                <w:rFonts w:ascii="Klavika Rg" w:hAnsi="Klavika Rg"/>
                <w:sz w:val="16"/>
              </w:rPr>
            </w:pPr>
          </w:p>
        </w:tc>
      </w:tr>
      <w:tr w:rsidR="001F5861" w:rsidTr="001F5861">
        <w:trPr>
          <w:trHeight w:val="283"/>
        </w:trPr>
        <w:tc>
          <w:tcPr>
            <w:tcW w:w="62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Texto6"/>
                  <w:enabled/>
                  <w:calcOnExit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5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5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F5861" w:rsidRDefault="001F5861" w:rsidP="007C5DF7">
            <w:pPr>
              <w:jc w:val="both"/>
              <w:rPr>
                <w:rFonts w:ascii="Klavika Rg" w:hAnsi="Klavika Rg"/>
                <w:sz w:val="16"/>
              </w:rPr>
            </w:pPr>
          </w:p>
        </w:tc>
        <w:tc>
          <w:tcPr>
            <w:tcW w:w="227" w:type="dxa"/>
            <w:tcBorders>
              <w:top w:val="nil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vAlign w:val="center"/>
          </w:tcPr>
          <w:p w:rsidR="001F5861" w:rsidRPr="007B2FF7" w:rsidRDefault="001F5861" w:rsidP="007B2FF7">
            <w:pPr>
              <w:ind w:left="-97" w:right="-115"/>
              <w:jc w:val="center"/>
              <w:rPr>
                <w:rFonts w:ascii="Klavika Rg" w:hAnsi="Klavika Rg"/>
                <w:color w:val="BFBFBF" w:themeColor="background1" w:themeShade="BF"/>
                <w:sz w:val="12"/>
                <w:szCs w:val="12"/>
              </w:rPr>
            </w:pPr>
            <w:r w:rsidRPr="007B2FF7">
              <w:rPr>
                <w:rFonts w:ascii="Klavika Rg" w:hAnsi="Klavika Rg"/>
                <w:color w:val="BFBFBF" w:themeColor="background1" w:themeShade="BF"/>
                <w:sz w:val="12"/>
                <w:szCs w:val="12"/>
              </w:rPr>
              <w:t>28</w:t>
            </w:r>
          </w:p>
        </w:tc>
        <w:tc>
          <w:tcPr>
            <w:tcW w:w="62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Texto6"/>
                  <w:enabled/>
                  <w:calcOnExit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F5861" w:rsidRDefault="001F5861" w:rsidP="00351FDE">
            <w:pPr>
              <w:jc w:val="both"/>
              <w:rPr>
                <w:rFonts w:ascii="Klavika Rg" w:hAnsi="Klavika Rg"/>
                <w:sz w:val="16"/>
              </w:rPr>
            </w:pPr>
          </w:p>
        </w:tc>
      </w:tr>
      <w:tr w:rsidR="001F5861" w:rsidTr="001F5861">
        <w:trPr>
          <w:trHeight w:val="283"/>
        </w:trPr>
        <w:tc>
          <w:tcPr>
            <w:tcW w:w="62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Texto6"/>
                  <w:enabled/>
                  <w:calcOnExit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5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5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F5861" w:rsidRDefault="001F5861" w:rsidP="007C5DF7">
            <w:pPr>
              <w:jc w:val="both"/>
              <w:rPr>
                <w:rFonts w:ascii="Klavika Rg" w:hAnsi="Klavika Rg"/>
                <w:sz w:val="16"/>
              </w:rPr>
            </w:pPr>
          </w:p>
        </w:tc>
        <w:tc>
          <w:tcPr>
            <w:tcW w:w="227" w:type="dxa"/>
            <w:tcBorders>
              <w:top w:val="nil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vAlign w:val="center"/>
          </w:tcPr>
          <w:p w:rsidR="001F5861" w:rsidRPr="007B2FF7" w:rsidRDefault="001F5861" w:rsidP="007B2FF7">
            <w:pPr>
              <w:ind w:left="-97" w:right="-115"/>
              <w:jc w:val="center"/>
              <w:rPr>
                <w:rFonts w:ascii="Klavika Rg" w:hAnsi="Klavika Rg"/>
                <w:color w:val="BFBFBF" w:themeColor="background1" w:themeShade="BF"/>
                <w:sz w:val="12"/>
                <w:szCs w:val="12"/>
              </w:rPr>
            </w:pPr>
            <w:r w:rsidRPr="007B2FF7">
              <w:rPr>
                <w:rFonts w:ascii="Klavika Rg" w:hAnsi="Klavika Rg"/>
                <w:color w:val="BFBFBF" w:themeColor="background1" w:themeShade="BF"/>
                <w:sz w:val="12"/>
                <w:szCs w:val="12"/>
              </w:rPr>
              <w:t>29</w:t>
            </w:r>
          </w:p>
        </w:tc>
        <w:tc>
          <w:tcPr>
            <w:tcW w:w="62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Texto6"/>
                  <w:enabled/>
                  <w:calcOnExit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F5861" w:rsidRDefault="001F5861" w:rsidP="00351FDE">
            <w:pPr>
              <w:jc w:val="both"/>
              <w:rPr>
                <w:rFonts w:ascii="Klavika Rg" w:hAnsi="Klavika Rg"/>
                <w:sz w:val="16"/>
              </w:rPr>
            </w:pPr>
          </w:p>
        </w:tc>
      </w:tr>
      <w:tr w:rsidR="001F5861" w:rsidTr="001F5861">
        <w:trPr>
          <w:trHeight w:val="283"/>
        </w:trPr>
        <w:tc>
          <w:tcPr>
            <w:tcW w:w="62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Texto6"/>
                  <w:enabled/>
                  <w:calcOnExit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5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5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F5861" w:rsidRDefault="001F5861" w:rsidP="007C5DF7">
            <w:pPr>
              <w:jc w:val="both"/>
              <w:rPr>
                <w:rFonts w:ascii="Klavika Rg" w:hAnsi="Klavika Rg"/>
                <w:sz w:val="16"/>
              </w:rPr>
            </w:pPr>
          </w:p>
        </w:tc>
        <w:tc>
          <w:tcPr>
            <w:tcW w:w="227" w:type="dxa"/>
            <w:tcBorders>
              <w:top w:val="nil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vAlign w:val="center"/>
          </w:tcPr>
          <w:p w:rsidR="001F5861" w:rsidRPr="007B2FF7" w:rsidRDefault="001F5861" w:rsidP="007B2FF7">
            <w:pPr>
              <w:ind w:left="-97" w:right="-115"/>
              <w:jc w:val="center"/>
              <w:rPr>
                <w:rFonts w:ascii="Klavika Rg" w:hAnsi="Klavika Rg"/>
                <w:color w:val="BFBFBF" w:themeColor="background1" w:themeShade="BF"/>
                <w:sz w:val="12"/>
                <w:szCs w:val="12"/>
              </w:rPr>
            </w:pPr>
            <w:r w:rsidRPr="007B2FF7">
              <w:rPr>
                <w:rFonts w:ascii="Klavika Rg" w:hAnsi="Klavika Rg"/>
                <w:color w:val="BFBFBF" w:themeColor="background1" w:themeShade="BF"/>
                <w:sz w:val="12"/>
                <w:szCs w:val="12"/>
              </w:rPr>
              <w:t>30</w:t>
            </w:r>
          </w:p>
        </w:tc>
        <w:tc>
          <w:tcPr>
            <w:tcW w:w="62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Texto6"/>
                  <w:enabled/>
                  <w:calcOnExit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F5861" w:rsidRDefault="001F5861" w:rsidP="00351FDE">
            <w:pPr>
              <w:jc w:val="both"/>
              <w:rPr>
                <w:rFonts w:ascii="Klavika Rg" w:hAnsi="Klavika Rg"/>
                <w:sz w:val="16"/>
              </w:rPr>
            </w:pPr>
          </w:p>
        </w:tc>
      </w:tr>
      <w:tr w:rsidR="001F5861" w:rsidTr="001F5861">
        <w:trPr>
          <w:trHeight w:val="283"/>
        </w:trPr>
        <w:tc>
          <w:tcPr>
            <w:tcW w:w="62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Texto6"/>
                  <w:enabled/>
                  <w:calcOnExit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5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5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F5861" w:rsidRDefault="001F5861" w:rsidP="007C5DF7">
            <w:pPr>
              <w:jc w:val="both"/>
              <w:rPr>
                <w:rFonts w:ascii="Klavika Rg" w:hAnsi="Klavika Rg"/>
                <w:sz w:val="16"/>
              </w:rPr>
            </w:pPr>
          </w:p>
        </w:tc>
        <w:tc>
          <w:tcPr>
            <w:tcW w:w="227" w:type="dxa"/>
            <w:tcBorders>
              <w:top w:val="nil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vAlign w:val="center"/>
          </w:tcPr>
          <w:p w:rsidR="001F5861" w:rsidRPr="007B2FF7" w:rsidRDefault="001F5861" w:rsidP="007B2FF7">
            <w:pPr>
              <w:ind w:left="-97" w:right="-115"/>
              <w:jc w:val="center"/>
              <w:rPr>
                <w:rFonts w:ascii="Klavika Rg" w:hAnsi="Klavika Rg"/>
                <w:color w:val="BFBFBF" w:themeColor="background1" w:themeShade="BF"/>
                <w:sz w:val="12"/>
                <w:szCs w:val="12"/>
              </w:rPr>
            </w:pPr>
            <w:r w:rsidRPr="007B2FF7">
              <w:rPr>
                <w:rFonts w:ascii="Klavika Rg" w:hAnsi="Klavika Rg"/>
                <w:color w:val="BFBFBF" w:themeColor="background1" w:themeShade="BF"/>
                <w:sz w:val="12"/>
                <w:szCs w:val="12"/>
              </w:rPr>
              <w:t>31</w:t>
            </w:r>
          </w:p>
        </w:tc>
        <w:tc>
          <w:tcPr>
            <w:tcW w:w="62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Texto6"/>
                  <w:enabled/>
                  <w:calcOnExit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F5861" w:rsidRDefault="001F5861" w:rsidP="00351FDE">
            <w:pPr>
              <w:jc w:val="both"/>
              <w:rPr>
                <w:rFonts w:ascii="Klavika Rg" w:hAnsi="Klavika Rg"/>
                <w:sz w:val="16"/>
              </w:rPr>
            </w:pPr>
          </w:p>
        </w:tc>
      </w:tr>
      <w:tr w:rsidR="001F5861" w:rsidTr="001F5861">
        <w:trPr>
          <w:trHeight w:val="283"/>
        </w:trPr>
        <w:tc>
          <w:tcPr>
            <w:tcW w:w="62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Texto6"/>
                  <w:enabled/>
                  <w:calcOnExit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5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5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F5861" w:rsidRDefault="001F5861" w:rsidP="007C5DF7">
            <w:pPr>
              <w:jc w:val="both"/>
              <w:rPr>
                <w:rFonts w:ascii="Klavika Rg" w:hAnsi="Klavika Rg"/>
                <w:sz w:val="16"/>
              </w:rPr>
            </w:pPr>
          </w:p>
        </w:tc>
        <w:tc>
          <w:tcPr>
            <w:tcW w:w="227" w:type="dxa"/>
            <w:tcBorders>
              <w:top w:val="nil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vAlign w:val="center"/>
          </w:tcPr>
          <w:p w:rsidR="001F5861" w:rsidRPr="007B2FF7" w:rsidRDefault="001F5861" w:rsidP="007B2FF7">
            <w:pPr>
              <w:ind w:left="-97" w:right="-115"/>
              <w:jc w:val="center"/>
              <w:rPr>
                <w:rFonts w:ascii="Klavika Rg" w:hAnsi="Klavika Rg"/>
                <w:color w:val="BFBFBF" w:themeColor="background1" w:themeShade="BF"/>
                <w:sz w:val="12"/>
                <w:szCs w:val="12"/>
              </w:rPr>
            </w:pPr>
            <w:r w:rsidRPr="007B2FF7">
              <w:rPr>
                <w:rFonts w:ascii="Klavika Rg" w:hAnsi="Klavika Rg"/>
                <w:color w:val="BFBFBF" w:themeColor="background1" w:themeShade="BF"/>
                <w:sz w:val="12"/>
                <w:szCs w:val="12"/>
              </w:rPr>
              <w:t>32</w:t>
            </w:r>
          </w:p>
        </w:tc>
        <w:tc>
          <w:tcPr>
            <w:tcW w:w="62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Texto6"/>
                  <w:enabled/>
                  <w:calcOnExit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F5861" w:rsidRDefault="001F5861" w:rsidP="00351FDE">
            <w:pPr>
              <w:jc w:val="both"/>
              <w:rPr>
                <w:rFonts w:ascii="Klavika Rg" w:hAnsi="Klavika Rg"/>
                <w:sz w:val="16"/>
              </w:rPr>
            </w:pPr>
          </w:p>
        </w:tc>
      </w:tr>
      <w:tr w:rsidR="001F5861" w:rsidTr="001F5861">
        <w:trPr>
          <w:trHeight w:val="283"/>
        </w:trPr>
        <w:tc>
          <w:tcPr>
            <w:tcW w:w="62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Texto6"/>
                  <w:enabled/>
                  <w:calcOnExit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5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5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F5861" w:rsidRDefault="001F5861" w:rsidP="007C5DF7">
            <w:pPr>
              <w:jc w:val="both"/>
              <w:rPr>
                <w:rFonts w:ascii="Klavika Rg" w:hAnsi="Klavika Rg"/>
                <w:sz w:val="16"/>
              </w:rPr>
            </w:pPr>
          </w:p>
        </w:tc>
        <w:tc>
          <w:tcPr>
            <w:tcW w:w="227" w:type="dxa"/>
            <w:tcBorders>
              <w:top w:val="nil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vAlign w:val="center"/>
          </w:tcPr>
          <w:p w:rsidR="001F5861" w:rsidRPr="007B2FF7" w:rsidRDefault="001F5861" w:rsidP="007B2FF7">
            <w:pPr>
              <w:ind w:left="-97" w:right="-115"/>
              <w:jc w:val="center"/>
              <w:rPr>
                <w:rFonts w:ascii="Klavika Rg" w:hAnsi="Klavika Rg"/>
                <w:color w:val="BFBFBF" w:themeColor="background1" w:themeShade="BF"/>
                <w:sz w:val="12"/>
                <w:szCs w:val="12"/>
              </w:rPr>
            </w:pPr>
            <w:r w:rsidRPr="007B2FF7">
              <w:rPr>
                <w:rFonts w:ascii="Klavika Rg" w:hAnsi="Klavika Rg"/>
                <w:color w:val="BFBFBF" w:themeColor="background1" w:themeShade="BF"/>
                <w:sz w:val="12"/>
                <w:szCs w:val="12"/>
              </w:rPr>
              <w:t>33</w:t>
            </w:r>
          </w:p>
        </w:tc>
        <w:tc>
          <w:tcPr>
            <w:tcW w:w="62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Texto6"/>
                  <w:enabled/>
                  <w:calcOnExit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F5861" w:rsidRDefault="001F5861" w:rsidP="00351FDE">
            <w:pPr>
              <w:jc w:val="both"/>
              <w:rPr>
                <w:rFonts w:ascii="Klavika Rg" w:hAnsi="Klavika Rg"/>
                <w:sz w:val="16"/>
              </w:rPr>
            </w:pPr>
          </w:p>
        </w:tc>
      </w:tr>
      <w:tr w:rsidR="001F5861" w:rsidTr="001F5861">
        <w:trPr>
          <w:trHeight w:val="283"/>
        </w:trPr>
        <w:tc>
          <w:tcPr>
            <w:tcW w:w="62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Texto6"/>
                  <w:enabled/>
                  <w:calcOnExit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5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5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F5861" w:rsidRDefault="001F5861" w:rsidP="007C5DF7">
            <w:pPr>
              <w:jc w:val="both"/>
              <w:rPr>
                <w:rFonts w:ascii="Klavika Rg" w:hAnsi="Klavika Rg"/>
                <w:sz w:val="16"/>
              </w:rPr>
            </w:pPr>
          </w:p>
        </w:tc>
        <w:tc>
          <w:tcPr>
            <w:tcW w:w="227" w:type="dxa"/>
            <w:tcBorders>
              <w:top w:val="nil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vAlign w:val="center"/>
          </w:tcPr>
          <w:p w:rsidR="001F5861" w:rsidRPr="007B2FF7" w:rsidRDefault="001F5861" w:rsidP="007B2FF7">
            <w:pPr>
              <w:ind w:left="-97" w:right="-115"/>
              <w:jc w:val="center"/>
              <w:rPr>
                <w:rFonts w:ascii="Klavika Rg" w:hAnsi="Klavika Rg"/>
                <w:color w:val="BFBFBF" w:themeColor="background1" w:themeShade="BF"/>
                <w:sz w:val="12"/>
                <w:szCs w:val="12"/>
              </w:rPr>
            </w:pPr>
            <w:r w:rsidRPr="007B2FF7">
              <w:rPr>
                <w:rFonts w:ascii="Klavika Rg" w:hAnsi="Klavika Rg"/>
                <w:color w:val="BFBFBF" w:themeColor="background1" w:themeShade="BF"/>
                <w:sz w:val="12"/>
                <w:szCs w:val="12"/>
              </w:rPr>
              <w:t>34</w:t>
            </w:r>
          </w:p>
        </w:tc>
        <w:tc>
          <w:tcPr>
            <w:tcW w:w="62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Texto6"/>
                  <w:enabled/>
                  <w:calcOnExit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F5861" w:rsidRDefault="001F5861" w:rsidP="00351FDE">
            <w:pPr>
              <w:jc w:val="both"/>
              <w:rPr>
                <w:rFonts w:ascii="Klavika Rg" w:hAnsi="Klavika Rg"/>
                <w:sz w:val="16"/>
              </w:rPr>
            </w:pPr>
          </w:p>
        </w:tc>
      </w:tr>
      <w:tr w:rsidR="001F5861" w:rsidTr="001F5861">
        <w:trPr>
          <w:trHeight w:val="283"/>
        </w:trPr>
        <w:tc>
          <w:tcPr>
            <w:tcW w:w="62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Texto6"/>
                  <w:enabled/>
                  <w:calcOnExit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5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5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F5861" w:rsidRDefault="001F5861" w:rsidP="007C5DF7">
            <w:pPr>
              <w:jc w:val="both"/>
              <w:rPr>
                <w:rFonts w:ascii="Klavika Rg" w:hAnsi="Klavika Rg"/>
                <w:sz w:val="16"/>
              </w:rPr>
            </w:pPr>
          </w:p>
        </w:tc>
        <w:tc>
          <w:tcPr>
            <w:tcW w:w="227" w:type="dxa"/>
            <w:tcBorders>
              <w:top w:val="nil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vAlign w:val="center"/>
          </w:tcPr>
          <w:p w:rsidR="001F5861" w:rsidRPr="007B2FF7" w:rsidRDefault="001F5861" w:rsidP="007B2FF7">
            <w:pPr>
              <w:ind w:left="-97" w:right="-115"/>
              <w:jc w:val="center"/>
              <w:rPr>
                <w:rFonts w:ascii="Klavika Rg" w:hAnsi="Klavika Rg"/>
                <w:color w:val="BFBFBF" w:themeColor="background1" w:themeShade="BF"/>
                <w:sz w:val="12"/>
                <w:szCs w:val="12"/>
              </w:rPr>
            </w:pPr>
            <w:r w:rsidRPr="007B2FF7">
              <w:rPr>
                <w:rFonts w:ascii="Klavika Rg" w:hAnsi="Klavika Rg"/>
                <w:color w:val="BFBFBF" w:themeColor="background1" w:themeShade="BF"/>
                <w:sz w:val="12"/>
                <w:szCs w:val="12"/>
              </w:rPr>
              <w:t>35</w:t>
            </w:r>
          </w:p>
        </w:tc>
        <w:tc>
          <w:tcPr>
            <w:tcW w:w="62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Texto6"/>
                  <w:enabled/>
                  <w:calcOnExit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F5861" w:rsidRDefault="001F5861" w:rsidP="00351FDE">
            <w:pPr>
              <w:jc w:val="both"/>
              <w:rPr>
                <w:rFonts w:ascii="Klavika Rg" w:hAnsi="Klavika Rg"/>
                <w:sz w:val="16"/>
              </w:rPr>
            </w:pPr>
          </w:p>
        </w:tc>
      </w:tr>
      <w:tr w:rsidR="001F5861" w:rsidTr="001F5861">
        <w:trPr>
          <w:trHeight w:val="283"/>
        </w:trPr>
        <w:tc>
          <w:tcPr>
            <w:tcW w:w="62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Texto6"/>
                  <w:enabled/>
                  <w:calcOnExit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5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5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F5861" w:rsidRDefault="001F5861" w:rsidP="007C5DF7">
            <w:pPr>
              <w:jc w:val="both"/>
              <w:rPr>
                <w:rFonts w:ascii="Klavika Rg" w:hAnsi="Klavika Rg"/>
                <w:sz w:val="16"/>
              </w:rPr>
            </w:pPr>
          </w:p>
        </w:tc>
        <w:tc>
          <w:tcPr>
            <w:tcW w:w="227" w:type="dxa"/>
            <w:tcBorders>
              <w:top w:val="nil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vAlign w:val="center"/>
          </w:tcPr>
          <w:p w:rsidR="001F5861" w:rsidRPr="007B2FF7" w:rsidRDefault="001F5861" w:rsidP="007B2FF7">
            <w:pPr>
              <w:ind w:left="-97" w:right="-115"/>
              <w:jc w:val="center"/>
              <w:rPr>
                <w:rFonts w:ascii="Klavika Rg" w:hAnsi="Klavika Rg"/>
                <w:color w:val="BFBFBF" w:themeColor="background1" w:themeShade="BF"/>
                <w:sz w:val="12"/>
                <w:szCs w:val="12"/>
              </w:rPr>
            </w:pPr>
            <w:r w:rsidRPr="007B2FF7">
              <w:rPr>
                <w:rFonts w:ascii="Klavika Rg" w:hAnsi="Klavika Rg"/>
                <w:color w:val="BFBFBF" w:themeColor="background1" w:themeShade="BF"/>
                <w:sz w:val="12"/>
                <w:szCs w:val="12"/>
              </w:rPr>
              <w:t>36</w:t>
            </w:r>
          </w:p>
        </w:tc>
        <w:tc>
          <w:tcPr>
            <w:tcW w:w="62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Texto6"/>
                  <w:enabled/>
                  <w:calcOnExit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F5861" w:rsidRDefault="001F5861" w:rsidP="00351FDE">
            <w:pPr>
              <w:jc w:val="both"/>
              <w:rPr>
                <w:rFonts w:ascii="Klavika Rg" w:hAnsi="Klavika Rg"/>
                <w:sz w:val="16"/>
              </w:rPr>
            </w:pPr>
          </w:p>
        </w:tc>
      </w:tr>
      <w:tr w:rsidR="001F5861" w:rsidTr="001F5861">
        <w:trPr>
          <w:trHeight w:val="283"/>
        </w:trPr>
        <w:tc>
          <w:tcPr>
            <w:tcW w:w="62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Texto6"/>
                  <w:enabled/>
                  <w:calcOnExit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5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5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F5861" w:rsidRDefault="001F5861" w:rsidP="007C5DF7">
            <w:pPr>
              <w:jc w:val="both"/>
              <w:rPr>
                <w:rFonts w:ascii="Klavika Rg" w:hAnsi="Klavika Rg"/>
                <w:sz w:val="16"/>
              </w:rPr>
            </w:pPr>
          </w:p>
        </w:tc>
        <w:tc>
          <w:tcPr>
            <w:tcW w:w="227" w:type="dxa"/>
            <w:tcBorders>
              <w:top w:val="nil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vAlign w:val="center"/>
          </w:tcPr>
          <w:p w:rsidR="001F5861" w:rsidRPr="007B2FF7" w:rsidRDefault="001F5861" w:rsidP="007B2FF7">
            <w:pPr>
              <w:ind w:left="-97" w:right="-115"/>
              <w:jc w:val="center"/>
              <w:rPr>
                <w:rFonts w:ascii="Klavika Rg" w:hAnsi="Klavika Rg"/>
                <w:color w:val="BFBFBF" w:themeColor="background1" w:themeShade="BF"/>
                <w:sz w:val="12"/>
                <w:szCs w:val="12"/>
              </w:rPr>
            </w:pPr>
            <w:r w:rsidRPr="007B2FF7">
              <w:rPr>
                <w:rFonts w:ascii="Klavika Rg" w:hAnsi="Klavika Rg"/>
                <w:color w:val="BFBFBF" w:themeColor="background1" w:themeShade="BF"/>
                <w:sz w:val="12"/>
                <w:szCs w:val="12"/>
              </w:rPr>
              <w:t>37</w:t>
            </w:r>
          </w:p>
        </w:tc>
        <w:tc>
          <w:tcPr>
            <w:tcW w:w="62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Texto6"/>
                  <w:enabled/>
                  <w:calcOnExit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F5861" w:rsidRDefault="001F5861" w:rsidP="00351FDE">
            <w:pPr>
              <w:jc w:val="both"/>
              <w:rPr>
                <w:rFonts w:ascii="Klavika Rg" w:hAnsi="Klavika Rg"/>
                <w:sz w:val="16"/>
              </w:rPr>
            </w:pPr>
          </w:p>
        </w:tc>
      </w:tr>
      <w:tr w:rsidR="001F5861" w:rsidTr="001F5861">
        <w:trPr>
          <w:trHeight w:val="283"/>
        </w:trPr>
        <w:tc>
          <w:tcPr>
            <w:tcW w:w="62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Texto6"/>
                  <w:enabled/>
                  <w:calcOnExit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5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5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F5861" w:rsidRDefault="001F5861" w:rsidP="007C5DF7">
            <w:pPr>
              <w:jc w:val="both"/>
              <w:rPr>
                <w:rFonts w:ascii="Klavika Rg" w:hAnsi="Klavika Rg"/>
                <w:sz w:val="16"/>
              </w:rPr>
            </w:pPr>
          </w:p>
        </w:tc>
        <w:tc>
          <w:tcPr>
            <w:tcW w:w="227" w:type="dxa"/>
            <w:tcBorders>
              <w:top w:val="nil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vAlign w:val="center"/>
          </w:tcPr>
          <w:p w:rsidR="001F5861" w:rsidRPr="007B2FF7" w:rsidRDefault="001F5861" w:rsidP="007B2FF7">
            <w:pPr>
              <w:ind w:left="-97" w:right="-115"/>
              <w:jc w:val="center"/>
              <w:rPr>
                <w:rFonts w:ascii="Klavika Rg" w:hAnsi="Klavika Rg"/>
                <w:color w:val="BFBFBF" w:themeColor="background1" w:themeShade="BF"/>
                <w:sz w:val="12"/>
                <w:szCs w:val="12"/>
              </w:rPr>
            </w:pPr>
            <w:r w:rsidRPr="007B2FF7">
              <w:rPr>
                <w:rFonts w:ascii="Klavika Rg" w:hAnsi="Klavika Rg"/>
                <w:color w:val="BFBFBF" w:themeColor="background1" w:themeShade="BF"/>
                <w:sz w:val="12"/>
                <w:szCs w:val="12"/>
              </w:rPr>
              <w:t>38</w:t>
            </w:r>
          </w:p>
        </w:tc>
        <w:tc>
          <w:tcPr>
            <w:tcW w:w="62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Texto6"/>
                  <w:enabled/>
                  <w:calcOnExit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F5861" w:rsidRDefault="001F5861" w:rsidP="00351FDE">
            <w:pPr>
              <w:jc w:val="both"/>
              <w:rPr>
                <w:rFonts w:ascii="Klavika Rg" w:hAnsi="Klavika Rg"/>
                <w:sz w:val="16"/>
              </w:rPr>
            </w:pPr>
          </w:p>
        </w:tc>
      </w:tr>
      <w:tr w:rsidR="001F5861" w:rsidTr="001F5861">
        <w:trPr>
          <w:trHeight w:val="283"/>
        </w:trPr>
        <w:tc>
          <w:tcPr>
            <w:tcW w:w="62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Texto6"/>
                  <w:enabled/>
                  <w:calcOnExit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5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5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F5861" w:rsidRDefault="001F5861" w:rsidP="007C5DF7">
            <w:pPr>
              <w:jc w:val="both"/>
              <w:rPr>
                <w:rFonts w:ascii="Klavika Rg" w:hAnsi="Klavika Rg"/>
                <w:sz w:val="16"/>
              </w:rPr>
            </w:pPr>
          </w:p>
        </w:tc>
        <w:tc>
          <w:tcPr>
            <w:tcW w:w="227" w:type="dxa"/>
            <w:tcBorders>
              <w:top w:val="nil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vAlign w:val="center"/>
          </w:tcPr>
          <w:p w:rsidR="001F5861" w:rsidRPr="007B2FF7" w:rsidRDefault="001F5861" w:rsidP="007B2FF7">
            <w:pPr>
              <w:ind w:left="-97" w:right="-115"/>
              <w:jc w:val="center"/>
              <w:rPr>
                <w:rFonts w:ascii="Klavika Rg" w:hAnsi="Klavika Rg"/>
                <w:color w:val="BFBFBF" w:themeColor="background1" w:themeShade="BF"/>
                <w:sz w:val="12"/>
                <w:szCs w:val="12"/>
              </w:rPr>
            </w:pPr>
            <w:r w:rsidRPr="007B2FF7">
              <w:rPr>
                <w:rFonts w:ascii="Klavika Rg" w:hAnsi="Klavika Rg"/>
                <w:color w:val="BFBFBF" w:themeColor="background1" w:themeShade="BF"/>
                <w:sz w:val="12"/>
                <w:szCs w:val="12"/>
              </w:rPr>
              <w:t>39</w:t>
            </w:r>
          </w:p>
        </w:tc>
        <w:tc>
          <w:tcPr>
            <w:tcW w:w="62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Texto6"/>
                  <w:enabled/>
                  <w:calcOnExit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F5861" w:rsidRDefault="001F5861" w:rsidP="00351FDE">
            <w:pPr>
              <w:jc w:val="both"/>
              <w:rPr>
                <w:rFonts w:ascii="Klavika Rg" w:hAnsi="Klavika Rg"/>
                <w:sz w:val="16"/>
              </w:rPr>
            </w:pPr>
          </w:p>
        </w:tc>
      </w:tr>
      <w:tr w:rsidR="001F5861" w:rsidTr="001F5861">
        <w:trPr>
          <w:trHeight w:val="283"/>
        </w:trPr>
        <w:tc>
          <w:tcPr>
            <w:tcW w:w="62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Texto6"/>
                  <w:enabled/>
                  <w:calcOnExit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5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5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F5861" w:rsidRDefault="001F5861" w:rsidP="007C5DF7">
            <w:pPr>
              <w:jc w:val="both"/>
              <w:rPr>
                <w:rFonts w:ascii="Klavika Rg" w:hAnsi="Klavika Rg"/>
                <w:sz w:val="16"/>
              </w:rPr>
            </w:pPr>
          </w:p>
        </w:tc>
        <w:tc>
          <w:tcPr>
            <w:tcW w:w="227" w:type="dxa"/>
            <w:tcBorders>
              <w:top w:val="nil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vAlign w:val="center"/>
          </w:tcPr>
          <w:p w:rsidR="001F5861" w:rsidRPr="007B2FF7" w:rsidRDefault="001F5861" w:rsidP="007B2FF7">
            <w:pPr>
              <w:ind w:left="-97" w:right="-115"/>
              <w:jc w:val="center"/>
              <w:rPr>
                <w:rFonts w:ascii="Klavika Rg" w:hAnsi="Klavika Rg"/>
                <w:color w:val="BFBFBF" w:themeColor="background1" w:themeShade="BF"/>
                <w:sz w:val="12"/>
                <w:szCs w:val="12"/>
              </w:rPr>
            </w:pPr>
            <w:r w:rsidRPr="007B2FF7">
              <w:rPr>
                <w:rFonts w:ascii="Klavika Rg" w:hAnsi="Klavika Rg"/>
                <w:color w:val="BFBFBF" w:themeColor="background1" w:themeShade="BF"/>
                <w:sz w:val="12"/>
                <w:szCs w:val="12"/>
              </w:rPr>
              <w:t>40</w:t>
            </w:r>
          </w:p>
        </w:tc>
        <w:tc>
          <w:tcPr>
            <w:tcW w:w="62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Texto6"/>
                  <w:enabled/>
                  <w:calcOnExit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1F5861" w:rsidRDefault="001F5861" w:rsidP="00351FDE">
            <w:pPr>
              <w:rPr>
                <w:rFonts w:ascii="Klavika Rg" w:hAnsi="Klavika Rg"/>
                <w:sz w:val="16"/>
              </w:rPr>
            </w:pPr>
            <w:r w:rsidRPr="001013E6">
              <w:rPr>
                <w:rFonts w:ascii="Klavika Rg" w:hAnsi="Klavika Rg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1013E6">
              <w:rPr>
                <w:rFonts w:ascii="Klavika Rg" w:hAnsi="Klavika Rg"/>
                <w:sz w:val="16"/>
                <w:szCs w:val="16"/>
              </w:rPr>
              <w:instrText xml:space="preserve"> FORMTEXT </w:instrText>
            </w:r>
            <w:r w:rsidRPr="001013E6">
              <w:rPr>
                <w:rFonts w:ascii="Klavika Rg" w:hAnsi="Klavika Rg"/>
                <w:sz w:val="16"/>
                <w:szCs w:val="16"/>
              </w:rPr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separate"/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noProof/>
                <w:sz w:val="16"/>
                <w:szCs w:val="16"/>
              </w:rPr>
              <w:t> </w:t>
            </w:r>
            <w:r w:rsidRPr="001013E6">
              <w:rPr>
                <w:rFonts w:ascii="Klavika Rg" w:hAnsi="Klavika Rg"/>
                <w:sz w:val="16"/>
                <w:szCs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F5861" w:rsidRDefault="001F5861" w:rsidP="00351FDE">
            <w:pPr>
              <w:jc w:val="both"/>
              <w:rPr>
                <w:rFonts w:ascii="Klavika Rg" w:hAnsi="Klavika Rg"/>
                <w:sz w:val="16"/>
              </w:rPr>
            </w:pPr>
          </w:p>
        </w:tc>
      </w:tr>
    </w:tbl>
    <w:p w:rsidR="002F552F" w:rsidRDefault="002F552F" w:rsidP="00656682">
      <w:pPr>
        <w:spacing w:line="276" w:lineRule="auto"/>
        <w:jc w:val="both"/>
        <w:rPr>
          <w:rFonts w:ascii="Klavika Rg" w:hAnsi="Klavika Rg"/>
          <w:sz w:val="18"/>
        </w:rPr>
      </w:pPr>
    </w:p>
    <w:p w:rsidR="002F552F" w:rsidRPr="00656682" w:rsidRDefault="002F552F" w:rsidP="00656682">
      <w:pPr>
        <w:spacing w:line="276" w:lineRule="auto"/>
        <w:jc w:val="both"/>
        <w:rPr>
          <w:rFonts w:ascii="Klavika Rg" w:hAnsi="Klavika Rg"/>
          <w:sz w:val="18"/>
        </w:rPr>
      </w:pPr>
    </w:p>
    <w:sectPr w:rsidR="002F552F" w:rsidRPr="00656682" w:rsidSect="007C5DF7">
      <w:headerReference w:type="default" r:id="rId9"/>
      <w:footerReference w:type="default" r:id="rId10"/>
      <w:pgSz w:w="11906" w:h="16838" w:code="9"/>
      <w:pgMar w:top="1134" w:right="794" w:bottom="680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A7A" w:rsidRDefault="00000A7A">
      <w:r>
        <w:separator/>
      </w:r>
    </w:p>
  </w:endnote>
  <w:endnote w:type="continuationSeparator" w:id="0">
    <w:p w:rsidR="00000A7A" w:rsidRDefault="00000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Klavika Bd">
    <w:panose1 w:val="02000803050000020004"/>
    <w:charset w:val="00"/>
    <w:family w:val="modern"/>
    <w:notTrueType/>
    <w:pitch w:val="variable"/>
    <w:sig w:usb0="800000AF" w:usb1="5000204A" w:usb2="00000000" w:usb3="00000000" w:csb0="00000093" w:csb1="00000000"/>
  </w:font>
  <w:font w:name="Klavika Md">
    <w:panose1 w:val="02000000000000000000"/>
    <w:charset w:val="00"/>
    <w:family w:val="modern"/>
    <w:notTrueType/>
    <w:pitch w:val="variable"/>
    <w:sig w:usb0="A00000AF" w:usb1="5000204A" w:usb2="00000000" w:usb3="00000000" w:csb0="00000093" w:csb1="00000000"/>
  </w:font>
  <w:font w:name="Klavika Rg">
    <w:panose1 w:val="02000000000000000000"/>
    <w:charset w:val="00"/>
    <w:family w:val="modern"/>
    <w:notTrueType/>
    <w:pitch w:val="variable"/>
    <w:sig w:usb0="A00000AF" w:usb1="5000204A" w:usb2="00000000" w:usb3="00000000" w:csb0="00000093" w:csb1="00000000"/>
  </w:font>
  <w:font w:name="Klavika Lt">
    <w:panose1 w:val="02000000000000000000"/>
    <w:charset w:val="00"/>
    <w:family w:val="modern"/>
    <w:notTrueType/>
    <w:pitch w:val="variable"/>
    <w:sig w:usb0="A00000AF" w:usb1="5000204A" w:usb2="00000000" w:usb3="00000000" w:csb0="00000093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26C8" w:rsidRDefault="000A26C8" w:rsidP="000A26C8">
    <w:pPr>
      <w:pBdr>
        <w:top w:val="single" w:sz="4" w:space="1" w:color="auto"/>
      </w:pBdr>
      <w:tabs>
        <w:tab w:val="center" w:pos="5387"/>
        <w:tab w:val="right" w:pos="9781"/>
      </w:tabs>
      <w:rPr>
        <w:rFonts w:ascii="Klavika Rg" w:hAnsi="Klavika Rg"/>
        <w:sz w:val="18"/>
        <w:szCs w:val="18"/>
      </w:rPr>
    </w:pPr>
    <w:r w:rsidRPr="00711D96">
      <w:rPr>
        <w:rFonts w:ascii="Klavika Md" w:hAnsi="Klavika Md"/>
        <w:noProof/>
        <w:color w:val="7F7F7F"/>
        <w:sz w:val="16"/>
        <w:szCs w:val="18"/>
      </w:rPr>
      <w:drawing>
        <wp:anchor distT="0" distB="0" distL="114300" distR="114300" simplePos="0" relativeHeight="251665408" behindDoc="0" locked="0" layoutInCell="1" allowOverlap="1" wp14:anchorId="6B139863" wp14:editId="69C9F0DE">
          <wp:simplePos x="0" y="0"/>
          <wp:positionH relativeFrom="column">
            <wp:posOffset>4602480</wp:posOffset>
          </wp:positionH>
          <wp:positionV relativeFrom="paragraph">
            <wp:posOffset>50800</wp:posOffset>
          </wp:positionV>
          <wp:extent cx="1661795" cy="196850"/>
          <wp:effectExtent l="0" t="0" r="0" b="0"/>
          <wp:wrapNone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s_POCH_port2020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61795" cy="196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11D96">
      <w:rPr>
        <w:rFonts w:ascii="Klavika Md" w:hAnsi="Klavika Md"/>
        <w:noProof/>
        <w:color w:val="7F7F7F"/>
        <w:sz w:val="18"/>
        <w:szCs w:val="18"/>
      </w:rPr>
      <w:t>ESJR</w:t>
    </w:r>
    <w:r>
      <w:rPr>
        <w:rFonts w:ascii="Klavika Rg" w:hAnsi="Klavika Rg"/>
        <w:noProof/>
        <w:color w:val="7F7F7F"/>
        <w:sz w:val="18"/>
        <w:szCs w:val="18"/>
      </w:rPr>
      <w:t xml:space="preserve"> - uma escola presente a pensar no futuro!</w:t>
    </w:r>
    <w:r>
      <w:rPr>
        <w:rFonts w:ascii="Klavika Rg" w:hAnsi="Klavika Rg"/>
        <w:sz w:val="18"/>
        <w:szCs w:val="18"/>
      </w:rPr>
      <w:tab/>
    </w:r>
    <w:hyperlink r:id="rId2" w:history="1">
      <w:r w:rsidRPr="008B25EB">
        <w:rPr>
          <w:rStyle w:val="Hiperligao"/>
          <w:rFonts w:ascii="Klavika Rg" w:hAnsi="Klavika Rg"/>
          <w:sz w:val="18"/>
          <w:szCs w:val="18"/>
        </w:rPr>
        <w:t>www.esc-joseregio.pt</w:t>
      </w:r>
    </w:hyperlink>
    <w:r>
      <w:rPr>
        <w:rFonts w:ascii="Klavika Rg" w:hAnsi="Klavika Rg"/>
        <w:sz w:val="18"/>
        <w:szCs w:val="18"/>
      </w:rPr>
      <w:tab/>
    </w:r>
  </w:p>
  <w:p w:rsidR="000A26C8" w:rsidRPr="00E05439" w:rsidRDefault="000A26C8" w:rsidP="000A26C8">
    <w:pPr>
      <w:pBdr>
        <w:top w:val="single" w:sz="4" w:space="1" w:color="auto"/>
      </w:pBdr>
      <w:tabs>
        <w:tab w:val="left" w:pos="4820"/>
        <w:tab w:val="center" w:pos="5387"/>
        <w:tab w:val="right" w:pos="9781"/>
        <w:tab w:val="right" w:pos="10260"/>
      </w:tabs>
      <w:rPr>
        <w:rFonts w:ascii="Klavika Rg" w:hAnsi="Klavika Rg"/>
        <w:sz w:val="2"/>
        <w:szCs w:val="6"/>
      </w:rPr>
    </w:pPr>
  </w:p>
  <w:p w:rsidR="00351FDE" w:rsidRPr="000A26C8" w:rsidRDefault="000A26C8" w:rsidP="000A26C8">
    <w:pPr>
      <w:pStyle w:val="Rodap"/>
      <w:tabs>
        <w:tab w:val="clear" w:pos="4252"/>
        <w:tab w:val="center" w:pos="5387"/>
      </w:tabs>
    </w:pPr>
    <w:r>
      <w:rPr>
        <w:rFonts w:ascii="Klavika Rg" w:hAnsi="Klavika Rg"/>
        <w:noProof/>
        <w:color w:val="7F7F7F"/>
        <w:sz w:val="18"/>
        <w:szCs w:val="18"/>
      </w:rPr>
      <w:t>Escola com Contrato de Autonomia</w:t>
    </w:r>
    <w:r>
      <w:rPr>
        <w:rFonts w:ascii="Klavika Rg" w:hAnsi="Klavika Rg"/>
        <w:noProof/>
        <w:color w:val="7F7F7F"/>
        <w:sz w:val="18"/>
        <w:szCs w:val="18"/>
      </w:rPr>
      <w:tab/>
    </w:r>
    <w:hyperlink r:id="rId3" w:history="1">
      <w:r w:rsidRPr="00D42239">
        <w:rPr>
          <w:rStyle w:val="Hiperligao"/>
          <w:rFonts w:ascii="Klavika Rg" w:hAnsi="Klavika Rg"/>
          <w:sz w:val="18"/>
          <w:szCs w:val="18"/>
        </w:rPr>
        <w:t>direcao@oges.esc-joseregio.pt</w:t>
      </w:r>
    </w:hyperlink>
    <w:r>
      <w:rPr>
        <w:rFonts w:ascii="Klavika Rg" w:hAnsi="Klavika Rg"/>
        <w:noProof/>
        <w:color w:val="7F7F7F"/>
        <w:sz w:val="18"/>
        <w:szCs w:val="18"/>
      </w:rPr>
      <w:t xml:space="preserve">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A7A" w:rsidRDefault="00000A7A">
      <w:r>
        <w:separator/>
      </w:r>
    </w:p>
  </w:footnote>
  <w:footnote w:type="continuationSeparator" w:id="0">
    <w:p w:rsidR="00000A7A" w:rsidRDefault="00000A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5EC8" w:rsidRDefault="003B72CF">
    <w:pPr>
      <w:pStyle w:val="Cabealho"/>
      <w:jc w:val="right"/>
    </w:pPr>
    <w:r>
      <w:rPr>
        <w:rFonts w:ascii="Klavika Rg" w:hAnsi="Klavika Rg"/>
        <w:noProof/>
        <w:sz w:val="16"/>
        <w:szCs w:val="16"/>
      </w:rPr>
      <w:drawing>
        <wp:anchor distT="0" distB="0" distL="114300" distR="114300" simplePos="0" relativeHeight="251663360" behindDoc="0" locked="0" layoutInCell="1" allowOverlap="1" wp14:anchorId="706ED546" wp14:editId="66F8E23A">
          <wp:simplePos x="0" y="0"/>
          <wp:positionH relativeFrom="column">
            <wp:posOffset>5849352</wp:posOffset>
          </wp:positionH>
          <wp:positionV relativeFrom="paragraph">
            <wp:posOffset>-101069</wp:posOffset>
          </wp:positionV>
          <wp:extent cx="518614" cy="403883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mboloOP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8614" cy="4038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15FD2" w:rsidRPr="00417DF5">
      <w:rPr>
        <w:noProof/>
      </w:rPr>
      <w:drawing>
        <wp:anchor distT="0" distB="0" distL="114300" distR="114300" simplePos="0" relativeHeight="251661312" behindDoc="0" locked="0" layoutInCell="1" allowOverlap="1" wp14:anchorId="750BB863" wp14:editId="5DADAEB1">
          <wp:simplePos x="0" y="0"/>
          <wp:positionH relativeFrom="column">
            <wp:posOffset>-65507</wp:posOffset>
          </wp:positionH>
          <wp:positionV relativeFrom="paragraph">
            <wp:posOffset>-136423</wp:posOffset>
          </wp:positionV>
          <wp:extent cx="1141095" cy="786130"/>
          <wp:effectExtent l="0" t="0" r="1905" b="0"/>
          <wp:wrapNone/>
          <wp:docPr id="2" name="Picture 0" descr="logoESJ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logoESJR.png"/>
                  <pic:cNvPicPr>
                    <a:picLocks noChangeAspect="1" noChangeArrowheads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1095" cy="7861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D95EC8" w:rsidRPr="000A26C8" w:rsidRDefault="00D95EC8">
    <w:pPr>
      <w:pStyle w:val="Cabealho"/>
      <w:rPr>
        <w:sz w:val="4"/>
      </w:rPr>
    </w:pPr>
  </w:p>
  <w:p w:rsidR="00815FD2" w:rsidRDefault="006C33E3" w:rsidP="006C33E3">
    <w:pPr>
      <w:spacing w:line="276" w:lineRule="auto"/>
      <w:jc w:val="right"/>
      <w:rPr>
        <w:rFonts w:ascii="Klavika Md" w:hAnsi="Klavika Md"/>
        <w:sz w:val="40"/>
        <w:szCs w:val="40"/>
      </w:rPr>
    </w:pPr>
    <w:r w:rsidRPr="00815FD2">
      <w:rPr>
        <w:rFonts w:ascii="Klavika Md" w:hAnsi="Klavika Md"/>
        <w:sz w:val="56"/>
        <w:szCs w:val="56"/>
      </w:rPr>
      <w:t>O</w:t>
    </w:r>
    <w:r w:rsidRPr="00815FD2">
      <w:rPr>
        <w:rFonts w:ascii="Klavika Md" w:hAnsi="Klavika Md"/>
        <w:sz w:val="40"/>
        <w:szCs w:val="40"/>
      </w:rPr>
      <w:t xml:space="preserve">RÇAMENTO </w:t>
    </w:r>
    <w:r w:rsidRPr="00815FD2">
      <w:rPr>
        <w:rFonts w:ascii="Klavika Md" w:hAnsi="Klavika Md"/>
        <w:sz w:val="56"/>
        <w:szCs w:val="40"/>
      </w:rPr>
      <w:t>P</w:t>
    </w:r>
    <w:r w:rsidRPr="00815FD2">
      <w:rPr>
        <w:rFonts w:ascii="Klavika Md" w:hAnsi="Klavika Md"/>
        <w:sz w:val="40"/>
        <w:szCs w:val="40"/>
      </w:rPr>
      <w:t>ARTICIPATIVO 201</w:t>
    </w:r>
    <w:r w:rsidR="000A26C8">
      <w:rPr>
        <w:rFonts w:ascii="Klavika Md" w:hAnsi="Klavika Md"/>
        <w:sz w:val="40"/>
        <w:szCs w:val="40"/>
      </w:rPr>
      <w:t>9</w:t>
    </w:r>
  </w:p>
  <w:p w:rsidR="000A26C8" w:rsidRPr="000A26C8" w:rsidRDefault="000A26C8" w:rsidP="000A26C8">
    <w:pPr>
      <w:jc w:val="right"/>
      <w:rPr>
        <w:rFonts w:ascii="Klavika Md" w:hAnsi="Klavika Md"/>
        <w:sz w:val="16"/>
        <w:szCs w:val="40"/>
      </w:rPr>
    </w:pPr>
    <w:r w:rsidRPr="009260B1">
      <w:rPr>
        <w:rFonts w:ascii="Klavika Lt" w:hAnsi="Klavika Lt"/>
        <w:color w:val="7F7F7F" w:themeColor="background1" w:themeShade="7F"/>
        <w:sz w:val="16"/>
        <w:szCs w:val="16"/>
      </w:rPr>
      <w:t xml:space="preserve">Página </w:t>
    </w:r>
    <w:r w:rsidRPr="009260B1">
      <w:rPr>
        <w:rFonts w:ascii="Klavika Lt" w:hAnsi="Klavika Lt"/>
        <w:b/>
        <w:color w:val="7F7F7F" w:themeColor="background1" w:themeShade="7F"/>
        <w:sz w:val="16"/>
        <w:szCs w:val="16"/>
      </w:rPr>
      <w:fldChar w:fldCharType="begin"/>
    </w:r>
    <w:r w:rsidRPr="009260B1">
      <w:rPr>
        <w:rFonts w:ascii="Klavika Lt" w:hAnsi="Klavika Lt"/>
        <w:b/>
        <w:color w:val="7F7F7F" w:themeColor="background1" w:themeShade="7F"/>
        <w:sz w:val="16"/>
        <w:szCs w:val="16"/>
      </w:rPr>
      <w:instrText>PAGE  \* Arabic  \* MERGEFORMAT</w:instrText>
    </w:r>
    <w:r w:rsidRPr="009260B1">
      <w:rPr>
        <w:rFonts w:ascii="Klavika Lt" w:hAnsi="Klavika Lt"/>
        <w:b/>
        <w:color w:val="7F7F7F" w:themeColor="background1" w:themeShade="7F"/>
        <w:sz w:val="16"/>
        <w:szCs w:val="16"/>
      </w:rPr>
      <w:fldChar w:fldCharType="separate"/>
    </w:r>
    <w:r>
      <w:rPr>
        <w:rFonts w:ascii="Klavika Lt" w:hAnsi="Klavika Lt"/>
        <w:b/>
        <w:noProof/>
        <w:color w:val="7F7F7F" w:themeColor="background1" w:themeShade="7F"/>
        <w:sz w:val="16"/>
        <w:szCs w:val="16"/>
      </w:rPr>
      <w:t>1</w:t>
    </w:r>
    <w:r w:rsidRPr="009260B1">
      <w:rPr>
        <w:rFonts w:ascii="Klavika Lt" w:hAnsi="Klavika Lt"/>
        <w:b/>
        <w:color w:val="7F7F7F" w:themeColor="background1" w:themeShade="7F"/>
        <w:sz w:val="16"/>
        <w:szCs w:val="16"/>
      </w:rPr>
      <w:fldChar w:fldCharType="end"/>
    </w:r>
    <w:r w:rsidRPr="009260B1">
      <w:rPr>
        <w:rFonts w:ascii="Klavika Lt" w:hAnsi="Klavika Lt"/>
        <w:color w:val="7F7F7F" w:themeColor="background1" w:themeShade="7F"/>
        <w:sz w:val="16"/>
        <w:szCs w:val="16"/>
      </w:rPr>
      <w:t xml:space="preserve"> de </w:t>
    </w:r>
    <w:r w:rsidRPr="009260B1">
      <w:rPr>
        <w:rFonts w:ascii="Klavika Lt" w:hAnsi="Klavika Lt"/>
        <w:sz w:val="16"/>
        <w:szCs w:val="16"/>
      </w:rPr>
      <w:fldChar w:fldCharType="begin"/>
    </w:r>
    <w:r w:rsidRPr="009260B1">
      <w:rPr>
        <w:rFonts w:ascii="Klavika Lt" w:hAnsi="Klavika Lt"/>
        <w:sz w:val="16"/>
        <w:szCs w:val="16"/>
      </w:rPr>
      <w:instrText>NUMPAGES  \* Arabic  \* MERGEFORMAT</w:instrText>
    </w:r>
    <w:r w:rsidRPr="009260B1">
      <w:rPr>
        <w:rFonts w:ascii="Klavika Lt" w:hAnsi="Klavika Lt"/>
        <w:sz w:val="16"/>
        <w:szCs w:val="16"/>
      </w:rPr>
      <w:fldChar w:fldCharType="separate"/>
    </w:r>
    <w:r w:rsidRPr="000A26C8">
      <w:rPr>
        <w:rFonts w:ascii="Klavika Lt" w:hAnsi="Klavika Lt"/>
        <w:b/>
        <w:noProof/>
        <w:color w:val="7F7F7F" w:themeColor="background1" w:themeShade="7F"/>
        <w:sz w:val="16"/>
        <w:szCs w:val="16"/>
      </w:rPr>
      <w:t>3</w:t>
    </w:r>
    <w:r w:rsidRPr="009260B1">
      <w:rPr>
        <w:rFonts w:ascii="Klavika Lt" w:hAnsi="Klavika Lt"/>
        <w:b/>
        <w:noProof/>
        <w:color w:val="7F7F7F" w:themeColor="background1" w:themeShade="7F"/>
        <w:sz w:val="16"/>
        <w:szCs w:val="16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964B6C"/>
    <w:multiLevelType w:val="hybridMultilevel"/>
    <w:tmpl w:val="0DA83DC8"/>
    <w:lvl w:ilvl="0" w:tplc="9BE4E732">
      <w:start w:val="1"/>
      <w:numFmt w:val="decimal"/>
      <w:lvlText w:val="%1-"/>
      <w:lvlJc w:val="left"/>
      <w:pPr>
        <w:ind w:left="6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380" w:hanging="360"/>
      </w:pPr>
    </w:lvl>
    <w:lvl w:ilvl="2" w:tplc="0816001B" w:tentative="1">
      <w:start w:val="1"/>
      <w:numFmt w:val="lowerRoman"/>
      <w:lvlText w:val="%3."/>
      <w:lvlJc w:val="right"/>
      <w:pPr>
        <w:ind w:left="2100" w:hanging="180"/>
      </w:pPr>
    </w:lvl>
    <w:lvl w:ilvl="3" w:tplc="0816000F" w:tentative="1">
      <w:start w:val="1"/>
      <w:numFmt w:val="decimal"/>
      <w:lvlText w:val="%4."/>
      <w:lvlJc w:val="left"/>
      <w:pPr>
        <w:ind w:left="2820" w:hanging="360"/>
      </w:pPr>
    </w:lvl>
    <w:lvl w:ilvl="4" w:tplc="08160019" w:tentative="1">
      <w:start w:val="1"/>
      <w:numFmt w:val="lowerLetter"/>
      <w:lvlText w:val="%5."/>
      <w:lvlJc w:val="left"/>
      <w:pPr>
        <w:ind w:left="3540" w:hanging="360"/>
      </w:pPr>
    </w:lvl>
    <w:lvl w:ilvl="5" w:tplc="0816001B" w:tentative="1">
      <w:start w:val="1"/>
      <w:numFmt w:val="lowerRoman"/>
      <w:lvlText w:val="%6."/>
      <w:lvlJc w:val="right"/>
      <w:pPr>
        <w:ind w:left="4260" w:hanging="180"/>
      </w:pPr>
    </w:lvl>
    <w:lvl w:ilvl="6" w:tplc="0816000F" w:tentative="1">
      <w:start w:val="1"/>
      <w:numFmt w:val="decimal"/>
      <w:lvlText w:val="%7."/>
      <w:lvlJc w:val="left"/>
      <w:pPr>
        <w:ind w:left="4980" w:hanging="360"/>
      </w:pPr>
    </w:lvl>
    <w:lvl w:ilvl="7" w:tplc="08160019" w:tentative="1">
      <w:start w:val="1"/>
      <w:numFmt w:val="lowerLetter"/>
      <w:lvlText w:val="%8."/>
      <w:lvlJc w:val="left"/>
      <w:pPr>
        <w:ind w:left="5700" w:hanging="360"/>
      </w:pPr>
    </w:lvl>
    <w:lvl w:ilvl="8" w:tplc="0816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5B120D65"/>
    <w:multiLevelType w:val="hybridMultilevel"/>
    <w:tmpl w:val="10086D6A"/>
    <w:lvl w:ilvl="0" w:tplc="9E5A4A7C">
      <w:start w:val="5"/>
      <w:numFmt w:val="bullet"/>
      <w:lvlText w:val="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72212882"/>
    <w:multiLevelType w:val="hybridMultilevel"/>
    <w:tmpl w:val="72EA1D8C"/>
    <w:lvl w:ilvl="0" w:tplc="A45612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104291"/>
    <w:multiLevelType w:val="hybridMultilevel"/>
    <w:tmpl w:val="A7E0D020"/>
    <w:lvl w:ilvl="0" w:tplc="3B1E53BC">
      <w:start w:val="5"/>
      <w:numFmt w:val="bullet"/>
      <w:lvlText w:val="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e0eQq0vI8CIchypd1GBs4GlUZTU=" w:salt="CgkjmdUnfWUvDWMEhrT1Dw=="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A7A"/>
    <w:rsid w:val="00000A7A"/>
    <w:rsid w:val="000011D6"/>
    <w:rsid w:val="0001416E"/>
    <w:rsid w:val="000334A5"/>
    <w:rsid w:val="00040EFE"/>
    <w:rsid w:val="00051641"/>
    <w:rsid w:val="00053BD8"/>
    <w:rsid w:val="00080D2E"/>
    <w:rsid w:val="0008758B"/>
    <w:rsid w:val="00091601"/>
    <w:rsid w:val="0009353C"/>
    <w:rsid w:val="000A26C8"/>
    <w:rsid w:val="000A5774"/>
    <w:rsid w:val="000B5045"/>
    <w:rsid w:val="000E37AF"/>
    <w:rsid w:val="000F527E"/>
    <w:rsid w:val="001013E6"/>
    <w:rsid w:val="00101FEA"/>
    <w:rsid w:val="00135C3F"/>
    <w:rsid w:val="00146B12"/>
    <w:rsid w:val="00157F4B"/>
    <w:rsid w:val="001626FE"/>
    <w:rsid w:val="00192DDD"/>
    <w:rsid w:val="001B4DBC"/>
    <w:rsid w:val="001D64BA"/>
    <w:rsid w:val="001F5861"/>
    <w:rsid w:val="0020513E"/>
    <w:rsid w:val="002133BC"/>
    <w:rsid w:val="002165D9"/>
    <w:rsid w:val="002256B6"/>
    <w:rsid w:val="00247979"/>
    <w:rsid w:val="00264BE3"/>
    <w:rsid w:val="00281FDD"/>
    <w:rsid w:val="002B69EF"/>
    <w:rsid w:val="002B7BA7"/>
    <w:rsid w:val="002D5039"/>
    <w:rsid w:val="002E1462"/>
    <w:rsid w:val="002F4219"/>
    <w:rsid w:val="002F552F"/>
    <w:rsid w:val="00323AD7"/>
    <w:rsid w:val="00351FDE"/>
    <w:rsid w:val="00354624"/>
    <w:rsid w:val="003B72CF"/>
    <w:rsid w:val="003E3B7B"/>
    <w:rsid w:val="003F07D0"/>
    <w:rsid w:val="003F104B"/>
    <w:rsid w:val="003F2A84"/>
    <w:rsid w:val="003F3125"/>
    <w:rsid w:val="003F6E96"/>
    <w:rsid w:val="00405270"/>
    <w:rsid w:val="004071A1"/>
    <w:rsid w:val="004135FE"/>
    <w:rsid w:val="00417DF5"/>
    <w:rsid w:val="00420383"/>
    <w:rsid w:val="00426E3D"/>
    <w:rsid w:val="004468EF"/>
    <w:rsid w:val="00447E07"/>
    <w:rsid w:val="004543C2"/>
    <w:rsid w:val="00472593"/>
    <w:rsid w:val="004B02DA"/>
    <w:rsid w:val="004B3E2A"/>
    <w:rsid w:val="004C42CE"/>
    <w:rsid w:val="004D26D1"/>
    <w:rsid w:val="004E4B95"/>
    <w:rsid w:val="005256CC"/>
    <w:rsid w:val="00533966"/>
    <w:rsid w:val="00542DC6"/>
    <w:rsid w:val="00546CEB"/>
    <w:rsid w:val="00557B66"/>
    <w:rsid w:val="005814EE"/>
    <w:rsid w:val="005871C4"/>
    <w:rsid w:val="005941F7"/>
    <w:rsid w:val="005A2CAA"/>
    <w:rsid w:val="005A47C0"/>
    <w:rsid w:val="005D347A"/>
    <w:rsid w:val="005E6890"/>
    <w:rsid w:val="00615EC5"/>
    <w:rsid w:val="00632820"/>
    <w:rsid w:val="006443F9"/>
    <w:rsid w:val="00644FCA"/>
    <w:rsid w:val="006471B0"/>
    <w:rsid w:val="006479B4"/>
    <w:rsid w:val="00656682"/>
    <w:rsid w:val="006656BF"/>
    <w:rsid w:val="00665A83"/>
    <w:rsid w:val="00670A0D"/>
    <w:rsid w:val="006732AE"/>
    <w:rsid w:val="006822A5"/>
    <w:rsid w:val="006840E5"/>
    <w:rsid w:val="00696A8A"/>
    <w:rsid w:val="006B66F8"/>
    <w:rsid w:val="006C33E3"/>
    <w:rsid w:val="006C4E5A"/>
    <w:rsid w:val="006C5F81"/>
    <w:rsid w:val="006E2734"/>
    <w:rsid w:val="006E7D2F"/>
    <w:rsid w:val="006F42B8"/>
    <w:rsid w:val="00723987"/>
    <w:rsid w:val="00724844"/>
    <w:rsid w:val="00740673"/>
    <w:rsid w:val="00742985"/>
    <w:rsid w:val="00761339"/>
    <w:rsid w:val="00762D96"/>
    <w:rsid w:val="00782AB1"/>
    <w:rsid w:val="00786A12"/>
    <w:rsid w:val="0079105F"/>
    <w:rsid w:val="007B2FF7"/>
    <w:rsid w:val="007B4F37"/>
    <w:rsid w:val="007B7C67"/>
    <w:rsid w:val="007C5DF7"/>
    <w:rsid w:val="007E1ACF"/>
    <w:rsid w:val="007F04AC"/>
    <w:rsid w:val="007F5B8F"/>
    <w:rsid w:val="00801A0A"/>
    <w:rsid w:val="00815FD2"/>
    <w:rsid w:val="00816BA3"/>
    <w:rsid w:val="008257CA"/>
    <w:rsid w:val="0085215B"/>
    <w:rsid w:val="00853214"/>
    <w:rsid w:val="00860A2B"/>
    <w:rsid w:val="00862D11"/>
    <w:rsid w:val="00887C94"/>
    <w:rsid w:val="00893BF2"/>
    <w:rsid w:val="008B04D7"/>
    <w:rsid w:val="008C2D60"/>
    <w:rsid w:val="008E2EF6"/>
    <w:rsid w:val="008E6078"/>
    <w:rsid w:val="008F2866"/>
    <w:rsid w:val="008F3D28"/>
    <w:rsid w:val="009013AD"/>
    <w:rsid w:val="00901D44"/>
    <w:rsid w:val="00916FCF"/>
    <w:rsid w:val="00920571"/>
    <w:rsid w:val="009260B1"/>
    <w:rsid w:val="00952227"/>
    <w:rsid w:val="00974919"/>
    <w:rsid w:val="00980765"/>
    <w:rsid w:val="00981AE2"/>
    <w:rsid w:val="009B12E4"/>
    <w:rsid w:val="009B1AB6"/>
    <w:rsid w:val="009B52F5"/>
    <w:rsid w:val="009F016A"/>
    <w:rsid w:val="009F5DC3"/>
    <w:rsid w:val="00A15482"/>
    <w:rsid w:val="00A2366A"/>
    <w:rsid w:val="00A31D59"/>
    <w:rsid w:val="00A61536"/>
    <w:rsid w:val="00A77D2F"/>
    <w:rsid w:val="00AA4479"/>
    <w:rsid w:val="00AA721B"/>
    <w:rsid w:val="00AC7387"/>
    <w:rsid w:val="00AD1E6C"/>
    <w:rsid w:val="00AF65C3"/>
    <w:rsid w:val="00B16704"/>
    <w:rsid w:val="00B4727F"/>
    <w:rsid w:val="00B506DA"/>
    <w:rsid w:val="00B52285"/>
    <w:rsid w:val="00B81070"/>
    <w:rsid w:val="00B84237"/>
    <w:rsid w:val="00B91D4B"/>
    <w:rsid w:val="00C1055F"/>
    <w:rsid w:val="00C1596C"/>
    <w:rsid w:val="00C2523B"/>
    <w:rsid w:val="00C30D7A"/>
    <w:rsid w:val="00C36236"/>
    <w:rsid w:val="00C534F3"/>
    <w:rsid w:val="00C61CEA"/>
    <w:rsid w:val="00C911AE"/>
    <w:rsid w:val="00CA640F"/>
    <w:rsid w:val="00CB1FC9"/>
    <w:rsid w:val="00CC6E08"/>
    <w:rsid w:val="00CE219E"/>
    <w:rsid w:val="00D1258C"/>
    <w:rsid w:val="00D14184"/>
    <w:rsid w:val="00D3139D"/>
    <w:rsid w:val="00D4028D"/>
    <w:rsid w:val="00D4433E"/>
    <w:rsid w:val="00D639A9"/>
    <w:rsid w:val="00D95EC8"/>
    <w:rsid w:val="00DA017C"/>
    <w:rsid w:val="00DC70DB"/>
    <w:rsid w:val="00DF6F8F"/>
    <w:rsid w:val="00E24420"/>
    <w:rsid w:val="00E35E2E"/>
    <w:rsid w:val="00E37F4D"/>
    <w:rsid w:val="00E4553F"/>
    <w:rsid w:val="00E50F80"/>
    <w:rsid w:val="00E56FBB"/>
    <w:rsid w:val="00E834D6"/>
    <w:rsid w:val="00E84739"/>
    <w:rsid w:val="00EA02B6"/>
    <w:rsid w:val="00EC18A6"/>
    <w:rsid w:val="00EF531C"/>
    <w:rsid w:val="00F10A40"/>
    <w:rsid w:val="00F20A12"/>
    <w:rsid w:val="00F37036"/>
    <w:rsid w:val="00F43238"/>
    <w:rsid w:val="00F518CF"/>
    <w:rsid w:val="00F66D63"/>
    <w:rsid w:val="00F71107"/>
    <w:rsid w:val="00F8038A"/>
    <w:rsid w:val="00F9286B"/>
    <w:rsid w:val="00FD7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B9530C89-FE3B-48F4-96BE-3DC46A211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443F9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0E37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ter"/>
    <w:uiPriority w:val="99"/>
    <w:rsid w:val="00DF6F8F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arter"/>
    <w:uiPriority w:val="99"/>
    <w:rsid w:val="00DF6F8F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semiHidden/>
    <w:rsid w:val="00740673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8F3D2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8F3D28"/>
    <w:rPr>
      <w:sz w:val="24"/>
      <w:szCs w:val="24"/>
    </w:rPr>
  </w:style>
  <w:style w:type="character" w:customStyle="1" w:styleId="CabealhoCarter">
    <w:name w:val="Cabeçalho Caráter"/>
    <w:basedOn w:val="Tipodeletrapredefinidodopargrafo"/>
    <w:link w:val="Cabealho"/>
    <w:uiPriority w:val="99"/>
    <w:rsid w:val="00D95EC8"/>
    <w:rPr>
      <w:sz w:val="24"/>
      <w:szCs w:val="24"/>
    </w:rPr>
  </w:style>
  <w:style w:type="paragraph" w:styleId="Ttulo">
    <w:name w:val="Title"/>
    <w:basedOn w:val="Normal"/>
    <w:link w:val="TtuloCarter"/>
    <w:qFormat/>
    <w:rsid w:val="000A26C8"/>
    <w:pPr>
      <w:jc w:val="center"/>
    </w:pPr>
    <w:rPr>
      <w:b/>
      <w:bCs/>
      <w:sz w:val="25"/>
      <w:szCs w:val="20"/>
    </w:rPr>
  </w:style>
  <w:style w:type="character" w:customStyle="1" w:styleId="TtuloCarter">
    <w:name w:val="Título Caráter"/>
    <w:basedOn w:val="Tipodeletrapredefinidodopargrafo"/>
    <w:link w:val="Ttulo"/>
    <w:rsid w:val="000A26C8"/>
    <w:rPr>
      <w:b/>
      <w:bCs/>
      <w:sz w:val="25"/>
    </w:rPr>
  </w:style>
  <w:style w:type="character" w:styleId="Hiperligao">
    <w:name w:val="Hyperlink"/>
    <w:rsid w:val="000A26C8"/>
    <w:rPr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71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direcao@oges.esc-joseregio.pt" TargetMode="External"/><Relationship Id="rId2" Type="http://schemas.openxmlformats.org/officeDocument/2006/relationships/hyperlink" Target="http://www.esc-joseregio.pt" TargetMode="External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admserver\perfil$\300769\Documents\Os%20Meus%20Ficheiros%20Recebidos\OP2019_propostas%20-%20apresenta&#231;&#227;o.dotx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7CD390-A74B-4AEB-AF18-D63ABD998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OP2019_propostas - apresentação</Template>
  <TotalTime>1</TotalTime>
  <Pages>3</Pages>
  <Words>667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OEMCompany</Company>
  <LinksUpToDate>false</LinksUpToDate>
  <CharactersWithSpaces>4261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</dc:creator>
  <cp:lastModifiedBy>Arnaldo Andrade</cp:lastModifiedBy>
  <cp:revision>1</cp:revision>
  <cp:lastPrinted>2017-03-15T17:52:00Z</cp:lastPrinted>
  <dcterms:created xsi:type="dcterms:W3CDTF">2019-01-25T12:54:00Z</dcterms:created>
  <dcterms:modified xsi:type="dcterms:W3CDTF">2019-01-25T12:55:00Z</dcterms:modified>
</cp:coreProperties>
</file>